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2EE" w:rsidRPr="00B66427" w:rsidRDefault="00EA62EE" w:rsidP="00234B83">
      <w:pPr>
        <w:spacing w:after="0" w:line="360" w:lineRule="auto"/>
        <w:ind w:left="28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2349"/>
        <w:gridCol w:w="11483"/>
      </w:tblGrid>
      <w:tr w:rsidR="005019A6" w:rsidRPr="00B66427" w:rsidTr="00560D9F">
        <w:trPr>
          <w:trHeight w:val="150"/>
        </w:trPr>
        <w:tc>
          <w:tcPr>
            <w:tcW w:w="14710" w:type="dxa"/>
            <w:gridSpan w:val="3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5019A6" w:rsidRPr="00B66427" w:rsidTr="005E591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Автор (ФИО, должность)</w:t>
            </w:r>
          </w:p>
          <w:p w:rsidR="00D20CC8" w:rsidRPr="00B66427" w:rsidRDefault="00D20CC8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B66427" w:rsidRPr="00B66427" w:rsidRDefault="0071287D" w:rsidP="00B6642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Баева</w:t>
            </w:r>
            <w:r w:rsidR="0086288D" w:rsidRPr="00B66427">
              <w:rPr>
                <w:rFonts w:ascii="Times New Roman" w:hAnsi="Times New Roman"/>
                <w:sz w:val="24"/>
                <w:szCs w:val="24"/>
              </w:rPr>
              <w:t xml:space="preserve"> Наталья </w:t>
            </w:r>
            <w:r w:rsidRPr="00B66427">
              <w:rPr>
                <w:rFonts w:ascii="Times New Roman" w:hAnsi="Times New Roman"/>
                <w:sz w:val="24"/>
                <w:szCs w:val="24"/>
              </w:rPr>
              <w:t>Владимировна</w:t>
            </w:r>
            <w:r w:rsidR="00B66427">
              <w:rPr>
                <w:rFonts w:ascii="Times New Roman" w:hAnsi="Times New Roman"/>
                <w:sz w:val="24"/>
                <w:szCs w:val="24"/>
              </w:rPr>
              <w:t xml:space="preserve">, учитель начальных классов </w:t>
            </w:r>
            <w:r w:rsidR="00B66427" w:rsidRPr="00B66427">
              <w:rPr>
                <w:rFonts w:ascii="Times New Roman" w:hAnsi="Times New Roman"/>
                <w:sz w:val="24"/>
                <w:szCs w:val="24"/>
              </w:rPr>
              <w:t xml:space="preserve">МКОУ «Новоярковская СОШ» </w:t>
            </w:r>
          </w:p>
          <w:p w:rsidR="00DB259B" w:rsidRPr="00B66427" w:rsidRDefault="00B66427" w:rsidP="00B6642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Каменского района Алтайского края</w:t>
            </w:r>
          </w:p>
        </w:tc>
      </w:tr>
      <w:tr w:rsidR="005019A6" w:rsidRPr="00B66427" w:rsidTr="005E591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  <w:p w:rsidR="00D20CC8" w:rsidRPr="00B66427" w:rsidRDefault="00D20CC8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5019A6" w:rsidRPr="00B66427" w:rsidRDefault="00B66427" w:rsidP="00B6642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Головоломки «Растения и животные леса»</w:t>
            </w:r>
            <w:r w:rsidR="00720833" w:rsidRPr="00B66427">
              <w:rPr>
                <w:rFonts w:ascii="Times New Roman" w:hAnsi="Times New Roman"/>
                <w:sz w:val="24"/>
                <w:szCs w:val="24"/>
              </w:rPr>
              <w:t xml:space="preserve">, окружающий мир </w:t>
            </w:r>
            <w:r w:rsidRPr="00B66427">
              <w:rPr>
                <w:rFonts w:ascii="Times New Roman" w:hAnsi="Times New Roman"/>
                <w:sz w:val="24"/>
                <w:szCs w:val="24"/>
              </w:rPr>
              <w:t>2</w:t>
            </w:r>
            <w:r w:rsidR="00720833" w:rsidRPr="00B66427">
              <w:rPr>
                <w:rFonts w:ascii="Times New Roman" w:hAnsi="Times New Roman"/>
                <w:sz w:val="24"/>
                <w:szCs w:val="24"/>
              </w:rPr>
              <w:t>-</w:t>
            </w:r>
            <w:r w:rsidR="0071287D" w:rsidRPr="00B66427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5019A6" w:rsidRPr="00B66427" w:rsidTr="005E591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Вид ресурса</w:t>
            </w:r>
          </w:p>
          <w:p w:rsidR="00D20CC8" w:rsidRPr="00B66427" w:rsidRDefault="00D20CC8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5019A6" w:rsidRPr="00B66427" w:rsidRDefault="00720833" w:rsidP="0072083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Интерактивное пособие</w:t>
            </w:r>
          </w:p>
        </w:tc>
      </w:tr>
      <w:tr w:rsidR="005019A6" w:rsidRPr="00B66427" w:rsidTr="005E591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Предмет, УМК</w:t>
            </w: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5019A6" w:rsidRPr="00B66427" w:rsidRDefault="0071287D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  <w:r w:rsidR="00560D9F" w:rsidRPr="00B66427">
              <w:rPr>
                <w:rFonts w:ascii="Times New Roman" w:hAnsi="Times New Roman"/>
                <w:sz w:val="24"/>
                <w:szCs w:val="24"/>
              </w:rPr>
              <w:t>, УМК любой.</w:t>
            </w:r>
          </w:p>
        </w:tc>
      </w:tr>
      <w:tr w:rsidR="005019A6" w:rsidRPr="00B66427" w:rsidTr="005E591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D20CC8" w:rsidRPr="00B66427" w:rsidRDefault="005019A6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Цель и задачи ресурса</w:t>
            </w:r>
          </w:p>
          <w:p w:rsidR="00310FAD" w:rsidRPr="00B66427" w:rsidRDefault="00310FAD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234B83" w:rsidRPr="00B66427" w:rsidRDefault="00234B83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234B83" w:rsidRPr="00B66427" w:rsidRDefault="00234B83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- обобщение знаний учащихся по теме «</w:t>
            </w:r>
            <w:r w:rsidR="00B66427" w:rsidRPr="00B66427">
              <w:rPr>
                <w:rFonts w:ascii="Times New Roman" w:hAnsi="Times New Roman"/>
                <w:sz w:val="24"/>
                <w:szCs w:val="24"/>
              </w:rPr>
              <w:t>Лес</w:t>
            </w:r>
            <w:r w:rsidRPr="00B66427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34B83" w:rsidRPr="00B66427" w:rsidRDefault="00234B83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234B83" w:rsidRPr="00B66427" w:rsidRDefault="00234B83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 - Формировать экологическое сознание и чувство уважение к родной природе; </w:t>
            </w:r>
          </w:p>
          <w:p w:rsidR="00234B83" w:rsidRPr="00B66427" w:rsidRDefault="00234B83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 - Развивать мышление, внимание, наблюдательность, словарный запас;</w:t>
            </w:r>
          </w:p>
          <w:p w:rsidR="00560D9F" w:rsidRPr="00B66427" w:rsidRDefault="00234B83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 - Воспитывать бережное отношение и любовь к окружающему миру</w:t>
            </w:r>
          </w:p>
        </w:tc>
      </w:tr>
      <w:tr w:rsidR="005019A6" w:rsidRPr="00B66427" w:rsidTr="005E591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5019A6" w:rsidRPr="00B66427" w:rsidRDefault="005019A6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5019A6" w:rsidRPr="00B66427" w:rsidRDefault="00DB259B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Возраст учащихся, для которых предназначен ресурс</w:t>
            </w: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5019A6" w:rsidRPr="00B66427" w:rsidRDefault="00B66427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2</w:t>
            </w:r>
            <w:r w:rsidR="0071287D" w:rsidRPr="00B66427">
              <w:rPr>
                <w:rFonts w:ascii="Times New Roman" w:hAnsi="Times New Roman"/>
                <w:sz w:val="24"/>
                <w:szCs w:val="24"/>
              </w:rPr>
              <w:t>-4</w:t>
            </w:r>
            <w:r w:rsidR="0086288D" w:rsidRPr="00B6642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DB259B" w:rsidRPr="00B66427" w:rsidTr="005E591F">
        <w:trPr>
          <w:trHeight w:val="1436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DB259B" w:rsidRPr="00B66427" w:rsidRDefault="00DB259B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DB259B" w:rsidRPr="00B66427" w:rsidRDefault="00DB259B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7B58C3" w:rsidRPr="00B66427" w:rsidRDefault="00560D9F" w:rsidP="00234B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427">
              <w:rPr>
                <w:rFonts w:ascii="Times New Roman" w:hAnsi="Times New Roman"/>
                <w:sz w:val="24"/>
                <w:szCs w:val="24"/>
                <w:lang w:val="en-US"/>
              </w:rPr>
              <w:t>Microsoft Power Point 2010</w:t>
            </w:r>
          </w:p>
        </w:tc>
      </w:tr>
      <w:tr w:rsidR="00DB259B" w:rsidRPr="00B66427" w:rsidTr="005E591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DB259B" w:rsidRPr="00B66427" w:rsidRDefault="00DB259B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49" w:type="dxa"/>
            <w:tcMar>
              <w:top w:w="28" w:type="dxa"/>
              <w:bottom w:w="28" w:type="dxa"/>
            </w:tcMar>
          </w:tcPr>
          <w:p w:rsidR="00DB259B" w:rsidRPr="00B66427" w:rsidRDefault="00DB259B" w:rsidP="00234B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Методические рекомендации по использованию ресурса</w:t>
            </w:r>
          </w:p>
        </w:tc>
        <w:tc>
          <w:tcPr>
            <w:tcW w:w="11483" w:type="dxa"/>
            <w:tcMar>
              <w:top w:w="28" w:type="dxa"/>
              <w:bottom w:w="28" w:type="dxa"/>
            </w:tcMar>
          </w:tcPr>
          <w:p w:rsidR="000958E0" w:rsidRPr="00B66427" w:rsidRDefault="00E64437" w:rsidP="0072083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</w:pPr>
            <w:r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>Данный ресурс предназ</w:t>
            </w:r>
            <w:r w:rsidR="00257CD1"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 xml:space="preserve">начен для проведения урока </w:t>
            </w:r>
            <w:r w:rsidR="0071287D"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>окружающий мир</w:t>
            </w:r>
            <w:r w:rsidR="00257CD1"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 xml:space="preserve"> </w:t>
            </w:r>
            <w:r w:rsidR="0071287D"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 xml:space="preserve">или внеклассного мероприятия по теме «Лес». </w:t>
            </w:r>
            <w:r w:rsidR="00B66427"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>Ресу</w:t>
            </w:r>
            <w:proofErr w:type="gramStart"/>
            <w:r w:rsidR="00B66427"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>рс вкл</w:t>
            </w:r>
            <w:proofErr w:type="gramEnd"/>
            <w:r w:rsidR="00B66427" w:rsidRPr="00B66427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 xml:space="preserve">ючает в себя три блока: </w:t>
            </w:r>
          </w:p>
          <w:p w:rsidR="00B66427" w:rsidRPr="00B66427" w:rsidRDefault="00B66427" w:rsidP="00B66427">
            <w:pPr>
              <w:pStyle w:val="a9"/>
              <w:numPr>
                <w:ilvl w:val="0"/>
                <w:numId w:val="8"/>
              </w:num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Филворд</w:t>
            </w:r>
            <w:proofErr w:type="spellEnd"/>
            <w:r w:rsidRPr="00B66427">
              <w:rPr>
                <w:rFonts w:ascii="Times New Roman" w:hAnsi="Times New Roman"/>
                <w:b/>
                <w:sz w:val="24"/>
                <w:szCs w:val="24"/>
              </w:rPr>
              <w:t xml:space="preserve"> «Лесные обитатели»</w:t>
            </w:r>
          </w:p>
          <w:p w:rsidR="00B66427" w:rsidRPr="00B66427" w:rsidRDefault="00B66427" w:rsidP="00B6642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2.Филворд «Растения леса»</w:t>
            </w:r>
          </w:p>
          <w:p w:rsidR="00B66427" w:rsidRPr="00B66427" w:rsidRDefault="00B66427" w:rsidP="00B6642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3.Кроссворд «Красная книга»</w:t>
            </w:r>
          </w:p>
          <w:p w:rsidR="00B66427" w:rsidRPr="00B66427" w:rsidRDefault="00B66427" w:rsidP="00B6642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  <w:p w:rsidR="00E2754F" w:rsidRPr="00B66427" w:rsidRDefault="00B66427" w:rsidP="00B6642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Филв</w:t>
            </w:r>
            <w:r w:rsidR="00E2754F" w:rsidRPr="00B66427">
              <w:rPr>
                <w:rFonts w:ascii="Times New Roman" w:hAnsi="Times New Roman"/>
                <w:b/>
                <w:sz w:val="24"/>
                <w:szCs w:val="24"/>
              </w:rPr>
              <w:t>орд</w:t>
            </w:r>
            <w:proofErr w:type="spellEnd"/>
            <w:r w:rsidR="00E2754F" w:rsidRPr="00B664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«Лесные обитатели»</w:t>
            </w:r>
          </w:p>
          <w:p w:rsidR="00720833" w:rsidRPr="00B66427" w:rsidRDefault="00C8524B" w:rsidP="00720833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noProof/>
                <w:color w:val="FF0000"/>
                <w:sz w:val="24"/>
                <w:szCs w:val="24"/>
                <w:lang w:eastAsia="zh-CN"/>
              </w:rPr>
              <w:drawing>
                <wp:inline distT="0" distB="0" distL="0" distR="0" wp14:anchorId="7779B3DF" wp14:editId="12F65D2A">
                  <wp:extent cx="3258547" cy="2225040"/>
                  <wp:effectExtent l="0" t="0" r="0" b="3810"/>
                  <wp:docPr id="2" name="Рисунок 2" descr="C:\Users\007\YandexDisk\Скриншоты\2018-09-23_13-44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007\YandexDisk\Скриншоты\2018-09-23_13-44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445" cy="2226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6427" w:rsidRPr="00B66427" w:rsidRDefault="00B66427" w:rsidP="00B6642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Филворд</w:t>
            </w:r>
            <w:proofErr w:type="spellEnd"/>
            <w:r w:rsidRPr="00B66427">
              <w:rPr>
                <w:rFonts w:ascii="Times New Roman" w:hAnsi="Times New Roman"/>
                <w:b/>
                <w:sz w:val="24"/>
                <w:szCs w:val="24"/>
              </w:rPr>
              <w:t xml:space="preserve"> «Растения леса»</w:t>
            </w:r>
          </w:p>
          <w:p w:rsidR="00B66427" w:rsidRPr="00B66427" w:rsidRDefault="00B66427" w:rsidP="00B6642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sz w:val="24"/>
                <w:szCs w:val="24"/>
              </w:rPr>
              <w:t xml:space="preserve">Осина, рябина, </w:t>
            </w:r>
            <w:proofErr w:type="spellStart"/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береза</w:t>
            </w:r>
            <w:proofErr w:type="spellEnd"/>
            <w:r w:rsidRPr="00B66427">
              <w:rPr>
                <w:rFonts w:ascii="Times New Roman" w:hAnsi="Times New Roman"/>
                <w:b/>
                <w:sz w:val="24"/>
                <w:szCs w:val="24"/>
              </w:rPr>
              <w:t>, черника, сосна, костяника, ландыш, калина, липа.</w:t>
            </w:r>
          </w:p>
          <w:p w:rsidR="00AB2FA8" w:rsidRPr="00B66427" w:rsidRDefault="00B66427" w:rsidP="0072083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Кроссворд</w:t>
            </w:r>
          </w:p>
          <w:p w:rsidR="00AB2FA8" w:rsidRPr="00B66427" w:rsidRDefault="00AB2FA8" w:rsidP="00720833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b/>
                <w:noProof/>
                <w:color w:val="FF0000"/>
                <w:sz w:val="24"/>
                <w:szCs w:val="24"/>
                <w:lang w:eastAsia="zh-CN"/>
              </w:rPr>
              <w:drawing>
                <wp:inline distT="0" distB="0" distL="0" distR="0" wp14:anchorId="1060BDFF" wp14:editId="6A6599C7">
                  <wp:extent cx="1606787" cy="2060879"/>
                  <wp:effectExtent l="0" t="0" r="0" b="0"/>
                  <wp:docPr id="3" name="Рисунок 3" descr="C:\Users\007\YandexDisk\Скриншоты\2018-09-23_15-02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007\YandexDisk\Скриншоты\2018-09-23_15-02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787" cy="2060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FAD" w:rsidRPr="00B66427" w:rsidTr="00560D9F">
        <w:trPr>
          <w:trHeight w:val="150"/>
        </w:trPr>
        <w:tc>
          <w:tcPr>
            <w:tcW w:w="878" w:type="dxa"/>
            <w:tcMar>
              <w:top w:w="28" w:type="dxa"/>
              <w:bottom w:w="28" w:type="dxa"/>
            </w:tcMar>
          </w:tcPr>
          <w:p w:rsidR="00310FAD" w:rsidRPr="00B66427" w:rsidRDefault="00310FAD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832" w:type="dxa"/>
            <w:gridSpan w:val="2"/>
            <w:tcMar>
              <w:top w:w="28" w:type="dxa"/>
              <w:bottom w:w="28" w:type="dxa"/>
            </w:tcMar>
          </w:tcPr>
          <w:p w:rsidR="00310FAD" w:rsidRPr="00B66427" w:rsidRDefault="00310FAD" w:rsidP="00234B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Источники информации</w:t>
            </w:r>
          </w:p>
          <w:p w:rsidR="00720833" w:rsidRPr="00B66427" w:rsidRDefault="00720833" w:rsidP="0072083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Фон </w:t>
            </w:r>
            <w:hyperlink r:id="rId1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vlboard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tayga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  <w:r w:rsidRPr="00B664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Информация для ресурса Красная книга</w:t>
            </w:r>
          </w:p>
          <w:p w:rsidR="00AB2FA8" w:rsidRPr="00B66427" w:rsidRDefault="00AB2FA8" w:rsidP="00AB2FA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Филин </w:t>
            </w:r>
            <w:hyperlink r:id="rId1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birds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altay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/2010/08/21-350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x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268.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AB2FA8" w:rsidRPr="00B66427" w:rsidRDefault="00AB2FA8" w:rsidP="00AB2FA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Выдра </w:t>
            </w:r>
            <w:hyperlink r:id="rId1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1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karate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42.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persona</w:t>
              </w:r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dnya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vydra</w:t>
              </w:r>
              <w:proofErr w:type="spell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png</w:t>
              </w:r>
              <w:proofErr w:type="spellEnd"/>
            </w:hyperlink>
          </w:p>
          <w:p w:rsidR="00AB2FA8" w:rsidRPr="00B66427" w:rsidRDefault="00AB2FA8" w:rsidP="00AB2FA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t xml:space="preserve">тигр </w:t>
            </w:r>
            <w:hyperlink r:id="rId1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1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16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nashzeleniymir</w:t>
              </w:r>
              <w:proofErr w:type="spellEnd"/>
            </w:hyperlink>
            <w:hyperlink r:id="rId1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18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1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  <w:proofErr w:type="spellEnd"/>
            </w:hyperlink>
            <w:hyperlink r:id="rId2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2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</w:hyperlink>
            <w:hyperlink r:id="rId2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2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/2016/06</w:t>
              </w:r>
              <w:proofErr w:type="gramEnd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/%</w:t>
              </w:r>
            </w:hyperlink>
            <w:hyperlink r:id="rId2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2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0%</w:t>
              </w:r>
            </w:hyperlink>
            <w:hyperlink r:id="rId2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</w:hyperlink>
            <w:hyperlink r:id="rId2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2%</w:t>
              </w:r>
            </w:hyperlink>
            <w:hyperlink r:id="rId3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3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0%</w:t>
              </w:r>
            </w:hyperlink>
            <w:hyperlink r:id="rId3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</w:hyperlink>
            <w:hyperlink r:id="rId3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8%</w:t>
              </w:r>
            </w:hyperlink>
            <w:hyperlink r:id="rId3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3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0%</w:t>
              </w:r>
            </w:hyperlink>
            <w:hyperlink r:id="rId3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</w:hyperlink>
            <w:hyperlink r:id="rId3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3%</w:t>
              </w:r>
            </w:hyperlink>
            <w:hyperlink r:id="rId3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3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1%80-%</w:t>
              </w:r>
            </w:hyperlink>
            <w:hyperlink r:id="rId4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4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1%84%</w:t>
              </w:r>
            </w:hyperlink>
            <w:hyperlink r:id="rId4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4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0%</w:t>
              </w:r>
            </w:hyperlink>
            <w:hyperlink r:id="rId4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BE</w:t>
              </w:r>
            </w:hyperlink>
            <w:hyperlink r:id="rId4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%</w:t>
              </w:r>
            </w:hyperlink>
            <w:hyperlink r:id="rId4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4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1%82%</w:t>
              </w:r>
            </w:hyperlink>
            <w:hyperlink r:id="rId4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4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0%</w:t>
              </w:r>
            </w:hyperlink>
            <w:hyperlink r:id="rId5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BE</w:t>
              </w:r>
            </w:hyperlink>
            <w:hyperlink r:id="rId5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-1024</w:t>
              </w:r>
            </w:hyperlink>
            <w:hyperlink r:id="rId5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x</w:t>
              </w:r>
            </w:hyperlink>
            <w:hyperlink r:id="rId5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512.</w:t>
              </w:r>
            </w:hyperlink>
            <w:hyperlink r:id="rId5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  <w:r w:rsidRPr="00B66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B2FA8" w:rsidRPr="00B66427" w:rsidRDefault="00AB2FA8" w:rsidP="00AB2FA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олень</w:t>
            </w:r>
            <w:hyperlink r:id="rId5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5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://</w:t>
              </w:r>
            </w:hyperlink>
            <w:hyperlink r:id="rId5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webmandry</w:t>
              </w:r>
            </w:hyperlink>
            <w:hyperlink r:id="rId5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</w:hyperlink>
            <w:hyperlink r:id="rId5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  <w:hyperlink r:id="rId6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6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</w:hyperlink>
            <w:hyperlink r:id="rId6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-</w:t>
              </w:r>
            </w:hyperlink>
            <w:hyperlink r:id="rId6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</w:hyperlink>
            <w:hyperlink r:id="rId6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6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6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/2015/01/2015_01_997_2.</w:t>
              </w:r>
            </w:hyperlink>
            <w:hyperlink r:id="rId6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  <w:r w:rsidRPr="00B66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B2FA8" w:rsidRPr="00B66427" w:rsidRDefault="00AB2FA8" w:rsidP="00AB2FA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t>женьшень</w:t>
            </w:r>
            <w:r w:rsidR="008B2AAE" w:rsidRPr="00B664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6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7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cdn</w:t>
              </w:r>
              <w:proofErr w:type="spellEnd"/>
            </w:hyperlink>
            <w:hyperlink r:id="rId7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01.</w:t>
              </w:r>
            </w:hyperlink>
            <w:hyperlink r:id="rId72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7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7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files</w:t>
              </w:r>
            </w:hyperlink>
            <w:hyperlink r:id="rId7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7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users</w:t>
              </w:r>
            </w:hyperlink>
            <w:hyperlink r:id="rId7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7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images</w:t>
              </w:r>
            </w:hyperlink>
            <w:hyperlink r:id="rId7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/8</w:t>
              </w:r>
            </w:hyperlink>
            <w:hyperlink r:id="rId8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  <w:hyperlink r:id="rId8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/70/8</w:t>
              </w:r>
            </w:hyperlink>
            <w:hyperlink r:id="rId8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  <w:hyperlink r:id="rId8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70</w:t>
              </w:r>
            </w:hyperlink>
            <w:hyperlink r:id="rId8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</w:hyperlink>
            <w:hyperlink r:id="rId8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8</w:t>
              </w:r>
              <w:proofErr w:type="gramEnd"/>
            </w:hyperlink>
            <w:hyperlink r:id="rId8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8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7</w:t>
              </w:r>
            </w:hyperlink>
            <w:hyperlink r:id="rId8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  <w:hyperlink r:id="rId8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93</w:t>
              </w:r>
            </w:hyperlink>
            <w:hyperlink r:id="rId9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9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1</w:t>
              </w:r>
            </w:hyperlink>
            <w:hyperlink r:id="rId9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  <w:hyperlink r:id="rId9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05503</w:t>
              </w:r>
            </w:hyperlink>
            <w:hyperlink r:id="rId9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  <w:hyperlink r:id="rId9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81</w:t>
              </w:r>
            </w:hyperlink>
            <w:hyperlink r:id="rId9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</w:hyperlink>
            <w:hyperlink r:id="rId9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1</w:t>
              </w:r>
            </w:hyperlink>
            <w:hyperlink r:id="rId9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ebe</w:t>
              </w:r>
            </w:hyperlink>
            <w:hyperlink r:id="rId9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170</w:t>
              </w:r>
            </w:hyperlink>
            <w:hyperlink r:id="rId10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  <w:hyperlink r:id="rId10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5.</w:t>
              </w:r>
            </w:hyperlink>
            <w:hyperlink r:id="rId10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  <w:r w:rsidRPr="00B66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B2FA8" w:rsidRPr="00B66427" w:rsidRDefault="00AB2FA8" w:rsidP="00AB2FA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>Жук</w:t>
            </w:r>
            <w:r w:rsidRPr="00B66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66427">
              <w:rPr>
                <w:rFonts w:ascii="Times New Roman" w:hAnsi="Times New Roman"/>
                <w:sz w:val="24"/>
                <w:szCs w:val="24"/>
              </w:rPr>
              <w:t>олень</w:t>
            </w:r>
            <w:r w:rsidRPr="00B66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hyperlink r:id="rId103" w:history="1">
              <w:r w:rsidR="008B2AAE"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https://go4.imgsmail.ru/imgpreview?key=318568d157c49a8&amp;mb=imgdb_preview_20000</w:t>
              </w:r>
            </w:hyperlink>
          </w:p>
          <w:p w:rsidR="008B2AAE" w:rsidRPr="00B66427" w:rsidRDefault="008B2AAE" w:rsidP="008B2A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норка </w:t>
            </w:r>
            <w:hyperlink r:id="rId10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10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106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bytrina</w:t>
              </w:r>
              <w:proofErr w:type="spellEnd"/>
            </w:hyperlink>
            <w:hyperlink r:id="rId10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11.</w:t>
              </w:r>
            </w:hyperlink>
            <w:hyperlink r:id="rId108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10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1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  <w:proofErr w:type="spellEnd"/>
            </w:hyperlink>
            <w:hyperlink r:id="rId11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1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</w:hyperlink>
            <w:hyperlink r:id="rId11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1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11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/2012/05/</w:t>
              </w:r>
            </w:hyperlink>
            <w:hyperlink r:id="rId116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Vorishku</w:t>
              </w:r>
              <w:proofErr w:type="spellEnd"/>
            </w:hyperlink>
            <w:hyperlink r:id="rId11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18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obokrali</w:t>
              </w:r>
              <w:proofErr w:type="spellEnd"/>
            </w:hyperlink>
            <w:hyperlink r:id="rId11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02</w:t>
              </w:r>
            </w:hyperlink>
            <w:hyperlink r:id="rId12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ust</w:t>
              </w:r>
              <w:proofErr w:type="spellEnd"/>
            </w:hyperlink>
            <w:hyperlink r:id="rId12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gramEnd"/>
            </w:hyperlink>
            <w:hyperlink r:id="rId12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  <w:r w:rsidRPr="00B664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754F" w:rsidRPr="00B66427" w:rsidRDefault="00E2754F" w:rsidP="00E2754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t xml:space="preserve">лесной кот </w:t>
            </w:r>
            <w:hyperlink r:id="rId12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</w:hyperlink>
            <w:hyperlink r:id="rId12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12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</w:hyperlink>
            <w:hyperlink r:id="rId12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127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syl</w:t>
              </w:r>
              <w:proofErr w:type="spellEnd"/>
            </w:hyperlink>
            <w:hyperlink r:id="rId12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129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13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/52</w:t>
              </w:r>
            </w:hyperlink>
            <w:hyperlink r:id="rId131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pRw</w:t>
              </w:r>
              <w:proofErr w:type="spellEnd"/>
            </w:hyperlink>
            <w:hyperlink r:id="rId13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9/556354</w:t>
              </w:r>
            </w:hyperlink>
            <w:hyperlink r:id="rId133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PZpMv</w:t>
              </w:r>
              <w:proofErr w:type="spellEnd"/>
            </w:hyperlink>
            <w:hyperlink r:id="rId13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35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dM</w:t>
              </w:r>
              <w:proofErr w:type="spellEnd"/>
            </w:hyperlink>
            <w:hyperlink r:id="rId13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37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XKSIDeCS</w:t>
              </w:r>
              <w:proofErr w:type="spellEnd"/>
              <w:proofErr w:type="gramEnd"/>
            </w:hyperlink>
            <w:hyperlink r:id="rId13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39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kWWIaw</w:t>
              </w:r>
              <w:proofErr w:type="spellEnd"/>
            </w:hyperlink>
            <w:hyperlink r:id="rId14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4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km</w:t>
              </w:r>
            </w:hyperlink>
            <w:hyperlink r:id="rId14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4</w:t>
              </w:r>
            </w:hyperlink>
            <w:hyperlink r:id="rId14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</w:hyperlink>
            <w:hyperlink r:id="rId14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45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aJA</w:t>
              </w:r>
              <w:proofErr w:type="spellEnd"/>
            </w:hyperlink>
            <w:hyperlink r:id="rId14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15</w:t>
              </w:r>
            </w:hyperlink>
            <w:hyperlink r:id="rId14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</w:hyperlink>
            <w:hyperlink r:id="rId14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8/</w:t>
              </w:r>
            </w:hyperlink>
            <w:hyperlink r:id="rId149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vPMwZjD</w:t>
              </w:r>
              <w:proofErr w:type="spellEnd"/>
            </w:hyperlink>
            <w:hyperlink r:id="rId15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/1</w:t>
              </w:r>
            </w:hyperlink>
            <w:hyperlink r:id="rId151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wvN</w:t>
              </w:r>
              <w:proofErr w:type="spellEnd"/>
            </w:hyperlink>
            <w:hyperlink r:id="rId15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53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Snsd</w:t>
              </w:r>
              <w:proofErr w:type="spellEnd"/>
            </w:hyperlink>
            <w:hyperlink r:id="rId15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55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wUW</w:t>
              </w:r>
              <w:proofErr w:type="spellEnd"/>
            </w:hyperlink>
            <w:hyperlink r:id="rId15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/3</w:t>
              </w:r>
            </w:hyperlink>
            <w:hyperlink r:id="rId157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Uw</w:t>
              </w:r>
              <w:proofErr w:type="spellEnd"/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642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>Филворд</w:t>
            </w:r>
            <w:proofErr w:type="spellEnd"/>
            <w:r w:rsidRPr="00B6642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«Растения леса»</w:t>
            </w:r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t xml:space="preserve">Рябина </w:t>
            </w:r>
            <w:hyperlink r:id="rId15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15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16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aromawelt</w:t>
              </w:r>
              <w:proofErr w:type="spellEnd"/>
            </w:hyperlink>
            <w:hyperlink r:id="rId16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162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16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64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  <w:proofErr w:type="spellEnd"/>
            </w:hyperlink>
            <w:hyperlink r:id="rId16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6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</w:hyperlink>
            <w:hyperlink r:id="rId16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16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16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/2016/04/</w:t>
              </w:r>
            </w:hyperlink>
            <w:hyperlink r:id="rId17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ryabina</w:t>
              </w:r>
              <w:proofErr w:type="spellEnd"/>
              <w:proofErr w:type="gramEnd"/>
            </w:hyperlink>
            <w:hyperlink r:id="rId17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72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krasnaya</w:t>
              </w:r>
              <w:proofErr w:type="spellEnd"/>
            </w:hyperlink>
            <w:hyperlink r:id="rId17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74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poleznye</w:t>
              </w:r>
              <w:proofErr w:type="spellEnd"/>
            </w:hyperlink>
            <w:hyperlink r:id="rId17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76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svojstva</w:t>
              </w:r>
              <w:proofErr w:type="spellEnd"/>
            </w:hyperlink>
            <w:hyperlink r:id="rId17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7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</w:t>
              </w:r>
            </w:hyperlink>
            <w:hyperlink r:id="rId17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8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protivopokazaniya</w:t>
              </w:r>
              <w:proofErr w:type="spellEnd"/>
            </w:hyperlink>
            <w:hyperlink r:id="rId18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18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Калина </w:t>
            </w:r>
            <w:hyperlink r:id="rId18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18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185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rozarii</w:t>
              </w:r>
              <w:proofErr w:type="spellEnd"/>
            </w:hyperlink>
            <w:hyperlink r:id="rId18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187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18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  <w:proofErr w:type="spellStart"/>
            </w:hyperlink>
            <w:hyperlink r:id="rId18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  <w:proofErr w:type="spellEnd"/>
            </w:hyperlink>
            <w:hyperlink r:id="rId19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-</w:t>
              </w:r>
            </w:hyperlink>
            <w:hyperlink r:id="rId19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</w:hyperlink>
            <w:hyperlink r:id="rId19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19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19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/2015/01/</w:t>
              </w:r>
            </w:hyperlink>
            <w:hyperlink r:id="rId19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potato</w:t>
              </w:r>
            </w:hyperlink>
            <w:hyperlink r:id="rId19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4.</w:t>
              </w:r>
            </w:hyperlink>
            <w:hyperlink r:id="rId19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t>Осина</w:t>
            </w:r>
            <w:r w:rsidRPr="00B66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hyperlink r:id="rId19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19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://</w:t>
              </w:r>
            </w:hyperlink>
            <w:hyperlink r:id="rId20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derzhava</w:t>
              </w:r>
            </w:hyperlink>
            <w:hyperlink r:id="rId20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</w:hyperlink>
            <w:hyperlink r:id="rId20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info</w:t>
              </w:r>
            </w:hyperlink>
            <w:hyperlink r:id="rId20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20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</w:hyperlink>
            <w:hyperlink r:id="rId20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-</w:t>
              </w:r>
            </w:hyperlink>
            <w:hyperlink r:id="rId20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</w:hyperlink>
            <w:hyperlink r:id="rId20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</w:hyperlink>
            <w:hyperlink r:id="rId20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20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/2016/08/</w:t>
              </w:r>
            </w:hyperlink>
            <w:hyperlink r:id="rId21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osina</w:t>
              </w:r>
            </w:hyperlink>
            <w:hyperlink r:id="rId21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-</w:t>
              </w:r>
            </w:hyperlink>
            <w:hyperlink r:id="rId21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obiknovennaya</w:t>
              </w:r>
            </w:hyperlink>
            <w:hyperlink r:id="rId21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_7_</w:t>
              </w:r>
            </w:hyperlink>
            <w:hyperlink r:id="rId21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large</w:t>
              </w:r>
              <w:proofErr w:type="gramEnd"/>
            </w:hyperlink>
            <w:hyperlink r:id="rId21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</w:hyperlink>
            <w:hyperlink r:id="rId21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6427">
              <w:rPr>
                <w:rFonts w:ascii="Times New Roman" w:hAnsi="Times New Roman"/>
                <w:sz w:val="24"/>
                <w:szCs w:val="24"/>
              </w:rPr>
              <w:t>Береза</w:t>
            </w:r>
            <w:proofErr w:type="spellEnd"/>
            <w:r w:rsidRPr="00B664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1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21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://7</w:t>
              </w:r>
            </w:hyperlink>
            <w:hyperlink r:id="rId219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sotok</w:t>
              </w:r>
              <w:proofErr w:type="spellEnd"/>
            </w:hyperlink>
            <w:hyperlink r:id="rId22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22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by</w:t>
              </w:r>
            </w:hyperlink>
            <w:hyperlink r:id="rId22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23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wp</w:t>
              </w:r>
              <w:proofErr w:type="spellEnd"/>
            </w:hyperlink>
            <w:hyperlink r:id="rId22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22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content</w:t>
              </w:r>
            </w:hyperlink>
            <w:hyperlink r:id="rId22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2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22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/2016/04/</w:t>
              </w:r>
            </w:hyperlink>
            <w:hyperlink r:id="rId229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beryozyi</w:t>
              </w:r>
              <w:proofErr w:type="spellEnd"/>
            </w:hyperlink>
            <w:hyperlink r:id="rId23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23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t xml:space="preserve">Сосна </w:t>
            </w:r>
            <w:hyperlink r:id="rId23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23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23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geo</w:t>
              </w:r>
            </w:hyperlink>
            <w:hyperlink r:id="rId23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23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storm</w:t>
              </w:r>
            </w:hyperlink>
            <w:hyperlink r:id="rId23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238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23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4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</w:t>
              </w:r>
            </w:hyperlink>
            <w:hyperlink r:id="rId24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4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information</w:t>
              </w:r>
            </w:hyperlink>
            <w:hyperlink r:id="rId24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</w:t>
              </w:r>
            </w:hyperlink>
            <w:hyperlink r:id="rId24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system</w:t>
              </w:r>
            </w:hyperlink>
            <w:hyperlink r:id="rId24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_16/2/2/0/</w:t>
              </w:r>
            </w:hyperlink>
            <w:hyperlink r:id="rId24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item</w:t>
              </w:r>
              <w:proofErr w:type="gramEnd"/>
            </w:hyperlink>
            <w:hyperlink r:id="rId24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_2202/</w:t>
              </w:r>
            </w:hyperlink>
            <w:hyperlink r:id="rId24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information</w:t>
              </w:r>
            </w:hyperlink>
            <w:hyperlink r:id="rId24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</w:t>
              </w:r>
            </w:hyperlink>
            <w:hyperlink r:id="rId25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items</w:t>
              </w:r>
            </w:hyperlink>
            <w:hyperlink r:id="rId25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_2202.</w:t>
              </w:r>
            </w:hyperlink>
            <w:hyperlink r:id="rId25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Костяника </w:t>
            </w:r>
            <w:hyperlink r:id="rId25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25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255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florapedia</w:t>
              </w:r>
              <w:proofErr w:type="spellEnd"/>
            </w:hyperlink>
            <w:hyperlink r:id="rId25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257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25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5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media</w:t>
              </w:r>
            </w:hyperlink>
            <w:hyperlink r:id="rId26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6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pic</w:t>
              </w:r>
            </w:hyperlink>
            <w:hyperlink r:id="rId26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</w:t>
              </w:r>
            </w:hyperlink>
            <w:hyperlink r:id="rId26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full</w:t>
              </w:r>
            </w:hyperlink>
            <w:hyperlink r:id="rId26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/2/6805.</w:t>
              </w:r>
            </w:hyperlink>
            <w:hyperlink r:id="rId26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Липа </w:t>
            </w:r>
            <w:hyperlink r:id="rId26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26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268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mylitta</w:t>
              </w:r>
              <w:proofErr w:type="spellEnd"/>
            </w:hyperlink>
            <w:hyperlink r:id="rId26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270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hyperlink r:id="rId27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7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uploads</w:t>
              </w:r>
            </w:hyperlink>
            <w:hyperlink r:id="rId27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7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posts</w:t>
              </w:r>
            </w:hyperlink>
            <w:hyperlink r:id="rId27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/2012-06/1338634069_</w:t>
              </w:r>
            </w:hyperlink>
            <w:hyperlink r:id="rId276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tilia</w:t>
              </w:r>
              <w:proofErr w:type="spellEnd"/>
            </w:hyperlink>
            <w:hyperlink r:id="rId27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-1.</w:t>
              </w:r>
            </w:hyperlink>
            <w:hyperlink r:id="rId27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  <w:p w:rsidR="00367D5B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427">
              <w:rPr>
                <w:rFonts w:ascii="Times New Roman" w:hAnsi="Times New Roman"/>
                <w:sz w:val="24"/>
                <w:szCs w:val="24"/>
              </w:rPr>
              <w:t xml:space="preserve">Черника </w:t>
            </w:r>
            <w:hyperlink r:id="rId27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28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28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</w:hyperlink>
            <w:hyperlink r:id="rId28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283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xn</w:t>
              </w:r>
              <w:proofErr w:type="spellEnd"/>
            </w:hyperlink>
            <w:hyperlink r:id="rId28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--74-6</w:t>
              </w:r>
            </w:hyperlink>
            <w:hyperlink r:id="rId285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kca</w:t>
              </w:r>
              <w:proofErr w:type="spellEnd"/>
            </w:hyperlink>
            <w:hyperlink r:id="rId28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2</w:t>
              </w:r>
            </w:hyperlink>
            <w:hyperlink r:id="rId287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cwbo</w:t>
              </w:r>
              <w:proofErr w:type="spellEnd"/>
            </w:hyperlink>
            <w:hyperlink r:id="rId28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289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xn</w:t>
              </w:r>
              <w:proofErr w:type="spellEnd"/>
            </w:hyperlink>
            <w:hyperlink r:id="rId29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--</w:t>
              </w:r>
            </w:hyperlink>
            <w:hyperlink r:id="rId29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</w:t>
              </w:r>
            </w:hyperlink>
            <w:hyperlink r:id="rId29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1</w:t>
              </w:r>
            </w:hyperlink>
            <w:hyperlink r:id="rId293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ai</w:t>
              </w:r>
              <w:proofErr w:type="spellEnd"/>
            </w:hyperlink>
            <w:hyperlink r:id="rId29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9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IMG</w:t>
              </w:r>
            </w:hyperlink>
            <w:hyperlink r:id="rId29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29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</w:hyperlink>
            <w:hyperlink r:id="rId29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64</w:t>
              </w:r>
            </w:hyperlink>
            <w:hyperlink r:id="rId29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  <w:proofErr w:type="gramEnd"/>
            </w:hyperlink>
            <w:hyperlink r:id="rId30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474329</w:t>
              </w:r>
            </w:hyperlink>
            <w:hyperlink r:id="rId30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bf</w:t>
              </w:r>
            </w:hyperlink>
            <w:hyperlink r:id="rId30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297.</w:t>
              </w:r>
            </w:hyperlink>
            <w:hyperlink r:id="rId30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  <w:hyperlink r:id="rId30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?0.3384369274135679</w:t>
              </w:r>
            </w:hyperlink>
          </w:p>
          <w:p w:rsidR="00720833" w:rsidRPr="00B66427" w:rsidRDefault="00367D5B" w:rsidP="00367D5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427">
              <w:rPr>
                <w:rFonts w:ascii="Times New Roman" w:hAnsi="Times New Roman"/>
                <w:sz w:val="24"/>
                <w:szCs w:val="24"/>
              </w:rPr>
              <w:t xml:space="preserve">Ландыш </w:t>
            </w:r>
            <w:hyperlink r:id="rId30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</w:hyperlink>
            <w:hyperlink r:id="rId30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30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</w:hyperlink>
            <w:hyperlink r:id="rId30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309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wildlife</w:t>
              </w:r>
            </w:hyperlink>
            <w:hyperlink r:id="rId31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31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by</w:t>
              </w:r>
            </w:hyperlink>
            <w:hyperlink r:id="rId31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31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sites</w:t>
              </w:r>
            </w:hyperlink>
            <w:hyperlink r:id="rId314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315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default</w:t>
              </w:r>
            </w:hyperlink>
            <w:hyperlink r:id="rId316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317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files</w:t>
              </w:r>
            </w:hyperlink>
            <w:hyperlink r:id="rId318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hyperlink r:id="rId319" w:history="1">
              <w:proofErr w:type="spellStart"/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Landysch</w:t>
              </w:r>
              <w:proofErr w:type="spellEnd"/>
            </w:hyperlink>
            <w:hyperlink r:id="rId320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</w:t>
              </w:r>
            </w:hyperlink>
            <w:hyperlink r:id="rId321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AWP</w:t>
              </w:r>
            </w:hyperlink>
            <w:hyperlink r:id="rId322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</w:rPr>
                <w:t>_20130528.</w:t>
              </w:r>
            </w:hyperlink>
            <w:hyperlink r:id="rId323" w:history="1">
              <w:r w:rsidRPr="00B6642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</w:p>
        </w:tc>
      </w:tr>
    </w:tbl>
    <w:p w:rsidR="005019A6" w:rsidRPr="00B66427" w:rsidRDefault="005019A6" w:rsidP="00234B8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5019A6" w:rsidRPr="00B66427" w:rsidSect="00367D5B">
      <w:headerReference w:type="default" r:id="rId324"/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BA3" w:rsidRDefault="003A4BA3" w:rsidP="005019A6">
      <w:pPr>
        <w:spacing w:after="0" w:line="240" w:lineRule="auto"/>
      </w:pPr>
      <w:r>
        <w:separator/>
      </w:r>
    </w:p>
  </w:endnote>
  <w:endnote w:type="continuationSeparator" w:id="0">
    <w:p w:rsidR="003A4BA3" w:rsidRDefault="003A4BA3" w:rsidP="00501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BA3" w:rsidRDefault="003A4BA3" w:rsidP="005019A6">
      <w:pPr>
        <w:spacing w:after="0" w:line="240" w:lineRule="auto"/>
      </w:pPr>
      <w:r>
        <w:separator/>
      </w:r>
    </w:p>
  </w:footnote>
  <w:footnote w:type="continuationSeparator" w:id="0">
    <w:p w:rsidR="003A4BA3" w:rsidRDefault="003A4BA3" w:rsidP="00501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AE" w:rsidRDefault="008B2AAE" w:rsidP="005019A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EF"/>
    <w:multiLevelType w:val="hybridMultilevel"/>
    <w:tmpl w:val="CC846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35EC"/>
    <w:multiLevelType w:val="hybridMultilevel"/>
    <w:tmpl w:val="DC1216A6"/>
    <w:lvl w:ilvl="0" w:tplc="2E76B5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A247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E1E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1E0E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94DE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AC51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342D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3AA2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62D2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C500F8"/>
    <w:multiLevelType w:val="hybridMultilevel"/>
    <w:tmpl w:val="C5EC81B6"/>
    <w:lvl w:ilvl="0" w:tplc="CC627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402010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646C5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E0409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C23BA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9A2DF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CE3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928F2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4903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E9C7153"/>
    <w:multiLevelType w:val="hybridMultilevel"/>
    <w:tmpl w:val="557AC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622CF"/>
    <w:multiLevelType w:val="hybridMultilevel"/>
    <w:tmpl w:val="2586E7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B9C30EC"/>
    <w:multiLevelType w:val="hybridMultilevel"/>
    <w:tmpl w:val="FA22ABDA"/>
    <w:lvl w:ilvl="0" w:tplc="17488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B656F0"/>
    <w:multiLevelType w:val="hybridMultilevel"/>
    <w:tmpl w:val="E9BEA788"/>
    <w:lvl w:ilvl="0" w:tplc="BD70F4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34A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09B7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965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00166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12B1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38394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223A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FED27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3E3245B"/>
    <w:multiLevelType w:val="hybridMultilevel"/>
    <w:tmpl w:val="C9BA6A42"/>
    <w:lvl w:ilvl="0" w:tplc="0144D6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D4E63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6652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C4F04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A640A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74BF4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68976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8875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7E706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D9F"/>
    <w:rsid w:val="000208CA"/>
    <w:rsid w:val="000611BA"/>
    <w:rsid w:val="00063060"/>
    <w:rsid w:val="00084A6C"/>
    <w:rsid w:val="000958E0"/>
    <w:rsid w:val="000B1C32"/>
    <w:rsid w:val="00162818"/>
    <w:rsid w:val="001D423F"/>
    <w:rsid w:val="002121CC"/>
    <w:rsid w:val="00234B83"/>
    <w:rsid w:val="0024691E"/>
    <w:rsid w:val="00257CD1"/>
    <w:rsid w:val="00281F91"/>
    <w:rsid w:val="002C110D"/>
    <w:rsid w:val="002C66EC"/>
    <w:rsid w:val="002F7059"/>
    <w:rsid w:val="00310FAD"/>
    <w:rsid w:val="00367D5B"/>
    <w:rsid w:val="0037314A"/>
    <w:rsid w:val="003A4BA3"/>
    <w:rsid w:val="004217D1"/>
    <w:rsid w:val="00460A5E"/>
    <w:rsid w:val="00462E6C"/>
    <w:rsid w:val="004903BA"/>
    <w:rsid w:val="0049086C"/>
    <w:rsid w:val="005019A6"/>
    <w:rsid w:val="005058B1"/>
    <w:rsid w:val="00542302"/>
    <w:rsid w:val="00560D9F"/>
    <w:rsid w:val="00566A4D"/>
    <w:rsid w:val="005A6B84"/>
    <w:rsid w:val="005E591F"/>
    <w:rsid w:val="006069DD"/>
    <w:rsid w:val="00642B3F"/>
    <w:rsid w:val="006565E8"/>
    <w:rsid w:val="00680DBA"/>
    <w:rsid w:val="006A3021"/>
    <w:rsid w:val="0071287D"/>
    <w:rsid w:val="00720833"/>
    <w:rsid w:val="00760AE9"/>
    <w:rsid w:val="007B58C3"/>
    <w:rsid w:val="007E439A"/>
    <w:rsid w:val="007F767B"/>
    <w:rsid w:val="008521ED"/>
    <w:rsid w:val="00852E82"/>
    <w:rsid w:val="0086288D"/>
    <w:rsid w:val="00895C9B"/>
    <w:rsid w:val="008A059A"/>
    <w:rsid w:val="008B2792"/>
    <w:rsid w:val="008B2AAE"/>
    <w:rsid w:val="008C08C3"/>
    <w:rsid w:val="00936F2F"/>
    <w:rsid w:val="009A5DC8"/>
    <w:rsid w:val="009D5D3C"/>
    <w:rsid w:val="009E2E39"/>
    <w:rsid w:val="00A74372"/>
    <w:rsid w:val="00A83492"/>
    <w:rsid w:val="00AB2FA8"/>
    <w:rsid w:val="00AE263C"/>
    <w:rsid w:val="00B17C2E"/>
    <w:rsid w:val="00B63A8B"/>
    <w:rsid w:val="00B66427"/>
    <w:rsid w:val="00C22FF4"/>
    <w:rsid w:val="00C54D6D"/>
    <w:rsid w:val="00C830F3"/>
    <w:rsid w:val="00C8524B"/>
    <w:rsid w:val="00D13788"/>
    <w:rsid w:val="00D20CC8"/>
    <w:rsid w:val="00DB259B"/>
    <w:rsid w:val="00DD5BE5"/>
    <w:rsid w:val="00DF0C5A"/>
    <w:rsid w:val="00E127FE"/>
    <w:rsid w:val="00E13D3E"/>
    <w:rsid w:val="00E23827"/>
    <w:rsid w:val="00E2754F"/>
    <w:rsid w:val="00E536B8"/>
    <w:rsid w:val="00E64437"/>
    <w:rsid w:val="00E67CF3"/>
    <w:rsid w:val="00E80AA5"/>
    <w:rsid w:val="00E918EB"/>
    <w:rsid w:val="00E94753"/>
    <w:rsid w:val="00EA62EE"/>
    <w:rsid w:val="00F43590"/>
    <w:rsid w:val="00F72463"/>
    <w:rsid w:val="00FC3F65"/>
    <w:rsid w:val="00FC4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F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54D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9A6"/>
  </w:style>
  <w:style w:type="paragraph" w:styleId="a5">
    <w:name w:val="footer"/>
    <w:basedOn w:val="a"/>
    <w:link w:val="a6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9A6"/>
  </w:style>
  <w:style w:type="character" w:styleId="a7">
    <w:name w:val="Hyperlink"/>
    <w:uiPriority w:val="99"/>
    <w:unhideWhenUsed/>
    <w:rsid w:val="005019A6"/>
    <w:rPr>
      <w:color w:val="0000FF"/>
      <w:u w:val="single"/>
    </w:rPr>
  </w:style>
  <w:style w:type="table" w:styleId="a8">
    <w:name w:val="Table Grid"/>
    <w:basedOn w:val="a1"/>
    <w:uiPriority w:val="59"/>
    <w:rsid w:val="00501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830F3"/>
    <w:pPr>
      <w:ind w:left="720"/>
      <w:contextualSpacing/>
    </w:pPr>
  </w:style>
  <w:style w:type="paragraph" w:styleId="aa">
    <w:name w:val="No Spacing"/>
    <w:uiPriority w:val="1"/>
    <w:qFormat/>
    <w:rsid w:val="00084A6C"/>
    <w:rPr>
      <w:sz w:val="22"/>
      <w:szCs w:val="22"/>
      <w:lang w:eastAsia="en-US"/>
    </w:rPr>
  </w:style>
  <w:style w:type="character" w:customStyle="1" w:styleId="apple-converted-space">
    <w:name w:val="apple-converted-space"/>
    <w:rsid w:val="00936F2F"/>
  </w:style>
  <w:style w:type="paragraph" w:styleId="ab">
    <w:name w:val="Normal (Web)"/>
    <w:basedOn w:val="a"/>
    <w:uiPriority w:val="99"/>
    <w:semiHidden/>
    <w:unhideWhenUsed/>
    <w:rsid w:val="00D137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4D6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Balloon Text"/>
    <w:basedOn w:val="a"/>
    <w:link w:val="ad"/>
    <w:uiPriority w:val="99"/>
    <w:semiHidden/>
    <w:unhideWhenUsed/>
    <w:rsid w:val="00720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0833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AB2F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F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54D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9A6"/>
  </w:style>
  <w:style w:type="paragraph" w:styleId="a5">
    <w:name w:val="footer"/>
    <w:basedOn w:val="a"/>
    <w:link w:val="a6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9A6"/>
  </w:style>
  <w:style w:type="character" w:styleId="a7">
    <w:name w:val="Hyperlink"/>
    <w:uiPriority w:val="99"/>
    <w:unhideWhenUsed/>
    <w:rsid w:val="005019A6"/>
    <w:rPr>
      <w:color w:val="0000FF"/>
      <w:u w:val="single"/>
    </w:rPr>
  </w:style>
  <w:style w:type="table" w:styleId="a8">
    <w:name w:val="Table Grid"/>
    <w:basedOn w:val="a1"/>
    <w:uiPriority w:val="59"/>
    <w:rsid w:val="00501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830F3"/>
    <w:pPr>
      <w:ind w:left="720"/>
      <w:contextualSpacing/>
    </w:pPr>
  </w:style>
  <w:style w:type="paragraph" w:styleId="aa">
    <w:name w:val="No Spacing"/>
    <w:uiPriority w:val="1"/>
    <w:qFormat/>
    <w:rsid w:val="00084A6C"/>
    <w:rPr>
      <w:sz w:val="22"/>
      <w:szCs w:val="22"/>
      <w:lang w:eastAsia="en-US"/>
    </w:rPr>
  </w:style>
  <w:style w:type="character" w:customStyle="1" w:styleId="apple-converted-space">
    <w:name w:val="apple-converted-space"/>
    <w:rsid w:val="00936F2F"/>
  </w:style>
  <w:style w:type="paragraph" w:styleId="ab">
    <w:name w:val="Normal (Web)"/>
    <w:basedOn w:val="a"/>
    <w:uiPriority w:val="99"/>
    <w:semiHidden/>
    <w:unhideWhenUsed/>
    <w:rsid w:val="00D137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4D6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Balloon Text"/>
    <w:basedOn w:val="a"/>
    <w:link w:val="ad"/>
    <w:uiPriority w:val="99"/>
    <w:semiHidden/>
    <w:unhideWhenUsed/>
    <w:rsid w:val="00720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0833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AB2F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597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725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43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34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3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905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0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637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6155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13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286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174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65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0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82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39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39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83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65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79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2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70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4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0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bytrina11.ru/wp-content/uploads/2012/05/Vorishku-obokrali02ust.jpg" TargetMode="External"/><Relationship Id="rId299" Type="http://schemas.openxmlformats.org/officeDocument/2006/relationships/hyperlink" Target="http://www.&#1082;&#1072;&#1088;&#1090;&#1072;74.&#1088;&#1092;/IMG/f64b474329bf297.jpg?0.3384369274135679" TargetMode="External"/><Relationship Id="rId303" Type="http://schemas.openxmlformats.org/officeDocument/2006/relationships/hyperlink" Target="http://www.&#1082;&#1072;&#1088;&#1090;&#1072;74.&#1088;&#1092;/IMG/f64b474329bf297.jpg?0.3384369274135679" TargetMode="External"/><Relationship Id="rId21" Type="http://schemas.openxmlformats.org/officeDocument/2006/relationships/hyperlink" Target="http://nashzeleniymir.ru/wp-content/uploads/2016/06/%D0%A2%D0%B8%D0%B3%D1%80-%D1%84%D0%BE%D1%82%D0%BE-1024x512.jpg" TargetMode="External"/><Relationship Id="rId42" Type="http://schemas.openxmlformats.org/officeDocument/2006/relationships/hyperlink" Target="http://nashzeleniymir.ru/wp-content/uploads/2016/06/%D0%A2%D0%B8%D0%B3%D1%80-%D1%84%D0%BE%D1%82%D0%BE-1024x512.jpg" TargetMode="External"/><Relationship Id="rId63" Type="http://schemas.openxmlformats.org/officeDocument/2006/relationships/hyperlink" Target="http://webmandry.com/wp-content/uploads/2015/01/2015_01_997_2.jpg" TargetMode="External"/><Relationship Id="rId84" Type="http://schemas.openxmlformats.org/officeDocument/2006/relationships/hyperlink" Target="http://cdn01.ru/files/users/images/8e/70/8e70f8d7e93d1e05503c81d1ebe170e5.jpg" TargetMode="External"/><Relationship Id="rId138" Type="http://schemas.openxmlformats.org/officeDocument/2006/relationships/hyperlink" Target="https://www.syl.ru/52pRw9/556354PZpMv/dM/XKSIDeCS/kWWIaw/km4B/aJA15B8/vPMwZjD/1wvN/Snsd-wUW/3Uw" TargetMode="External"/><Relationship Id="rId159" Type="http://schemas.openxmlformats.org/officeDocument/2006/relationships/hyperlink" Target="http://aromawelt.ru/wp-content/uploads/2016/04/ryabina-krasnaya-poleznye-svojstva-i-protivopokazaniya.jpg" TargetMode="External"/><Relationship Id="rId324" Type="http://schemas.openxmlformats.org/officeDocument/2006/relationships/header" Target="header1.xml"/><Relationship Id="rId170" Type="http://schemas.openxmlformats.org/officeDocument/2006/relationships/hyperlink" Target="http://aromawelt.ru/wp-content/uploads/2016/04/ryabina-krasnaya-poleznye-svojstva-i-protivopokazaniya.jpg" TargetMode="External"/><Relationship Id="rId191" Type="http://schemas.openxmlformats.org/officeDocument/2006/relationships/hyperlink" Target="http://rozarii.ru/wp-content/uploads/2015/01/potato4.jpg" TargetMode="External"/><Relationship Id="rId205" Type="http://schemas.openxmlformats.org/officeDocument/2006/relationships/hyperlink" Target="http://derzhava.info/wp-content/uploads/2016/08/osina-obiknovennaya_7_large.jpg" TargetMode="External"/><Relationship Id="rId226" Type="http://schemas.openxmlformats.org/officeDocument/2006/relationships/hyperlink" Target="http://7sotok.by/wp-content/uploads/2016/04/beryozyi.jpg" TargetMode="External"/><Relationship Id="rId247" Type="http://schemas.openxmlformats.org/officeDocument/2006/relationships/hyperlink" Target="http://geo-storm.ru/upload/information_system_16/2/2/0/item_2202/information_items_2202.jpg" TargetMode="External"/><Relationship Id="rId107" Type="http://schemas.openxmlformats.org/officeDocument/2006/relationships/hyperlink" Target="http://bytrina11.ru/wp-content/uploads/2012/05/Vorishku-obokrali02ust.jpg" TargetMode="External"/><Relationship Id="rId268" Type="http://schemas.openxmlformats.org/officeDocument/2006/relationships/hyperlink" Target="http://mylitta.ru/uploads/posts/2012-06/1338634069_tilia-1.jpg" TargetMode="External"/><Relationship Id="rId289" Type="http://schemas.openxmlformats.org/officeDocument/2006/relationships/hyperlink" Target="http://www.&#1082;&#1072;&#1088;&#1090;&#1072;74.&#1088;&#1092;/IMG/f64b474329bf297.jpg?0.3384369274135679" TargetMode="External"/><Relationship Id="rId11" Type="http://schemas.openxmlformats.org/officeDocument/2006/relationships/hyperlink" Target="http://birds-altay.ru/wp-content/uploads/2010/08/21-350x268.jpg" TargetMode="External"/><Relationship Id="rId32" Type="http://schemas.openxmlformats.org/officeDocument/2006/relationships/hyperlink" Target="http://nashzeleniymir.ru/wp-content/uploads/2016/06/%D0%A2%D0%B8%D0%B3%D1%80-%D1%84%D0%BE%D1%82%D0%BE-1024x512.jpg" TargetMode="External"/><Relationship Id="rId53" Type="http://schemas.openxmlformats.org/officeDocument/2006/relationships/hyperlink" Target="http://nashzeleniymir.ru/wp-content/uploads/2016/06/%D0%A2%D0%B8%D0%B3%D1%80-%D1%84%D0%BE%D1%82%D0%BE-1024x512.jpg" TargetMode="External"/><Relationship Id="rId74" Type="http://schemas.openxmlformats.org/officeDocument/2006/relationships/hyperlink" Target="http://cdn01.ru/files/users/images/8e/70/8e70f8d7e93d1e05503c81d1ebe170e5.jpg" TargetMode="External"/><Relationship Id="rId128" Type="http://schemas.openxmlformats.org/officeDocument/2006/relationships/hyperlink" Target="https://www.syl.ru/52pRw9/556354PZpMv/dM/XKSIDeCS/kWWIaw/km4B/aJA15B8/vPMwZjD/1wvN/Snsd-wUW/3Uw" TargetMode="External"/><Relationship Id="rId149" Type="http://schemas.openxmlformats.org/officeDocument/2006/relationships/hyperlink" Target="https://www.syl.ru/52pRw9/556354PZpMv/dM/XKSIDeCS/kWWIaw/km4B/aJA15B8/vPMwZjD/1wvN/Snsd-wUW/3Uw" TargetMode="External"/><Relationship Id="rId314" Type="http://schemas.openxmlformats.org/officeDocument/2006/relationships/hyperlink" Target="http://www.wildlife.by/sites/default/files/Landysch_AWP_20130528.jpg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cdn01.ru/files/users/images/8e/70/8e70f8d7e93d1e05503c81d1ebe170e5.jpg" TargetMode="External"/><Relationship Id="rId160" Type="http://schemas.openxmlformats.org/officeDocument/2006/relationships/hyperlink" Target="http://aromawelt.ru/wp-content/uploads/2016/04/ryabina-krasnaya-poleznye-svojstva-i-protivopokazaniya.jpg" TargetMode="External"/><Relationship Id="rId181" Type="http://schemas.openxmlformats.org/officeDocument/2006/relationships/hyperlink" Target="http://aromawelt.ru/wp-content/uploads/2016/04/ryabina-krasnaya-poleznye-svojstva-i-protivopokazaniya.jpg" TargetMode="External"/><Relationship Id="rId216" Type="http://schemas.openxmlformats.org/officeDocument/2006/relationships/hyperlink" Target="http://derzhava.info/wp-content/uploads/2016/08/osina-obiknovennaya_7_large.jpg" TargetMode="External"/><Relationship Id="rId237" Type="http://schemas.openxmlformats.org/officeDocument/2006/relationships/hyperlink" Target="http://geo-storm.ru/upload/information_system_16/2/2/0/item_2202/information_items_2202.jpg" TargetMode="External"/><Relationship Id="rId258" Type="http://schemas.openxmlformats.org/officeDocument/2006/relationships/hyperlink" Target="http://florapedia.ru/media/pic_full/2/6805.jpg" TargetMode="External"/><Relationship Id="rId279" Type="http://schemas.openxmlformats.org/officeDocument/2006/relationships/hyperlink" Target="http://www.&#1082;&#1072;&#1088;&#1090;&#1072;74.&#1088;&#1092;/IMG/f64b474329bf297.jpg?0.3384369274135679" TargetMode="External"/><Relationship Id="rId22" Type="http://schemas.openxmlformats.org/officeDocument/2006/relationships/hyperlink" Target="http://nashzeleniymir.ru/wp-content/uploads/2016/06/%D0%A2%D0%B8%D0%B3%D1%80-%D1%84%D0%BE%D1%82%D0%BE-1024x512.jpg" TargetMode="External"/><Relationship Id="rId43" Type="http://schemas.openxmlformats.org/officeDocument/2006/relationships/hyperlink" Target="http://nashzeleniymir.ru/wp-content/uploads/2016/06/%D0%A2%D0%B8%D0%B3%D1%80-%D1%84%D0%BE%D1%82%D0%BE-1024x512.jpg" TargetMode="External"/><Relationship Id="rId64" Type="http://schemas.openxmlformats.org/officeDocument/2006/relationships/hyperlink" Target="http://webmandry.com/wp-content/uploads/2015/01/2015_01_997_2.jpg" TargetMode="External"/><Relationship Id="rId118" Type="http://schemas.openxmlformats.org/officeDocument/2006/relationships/hyperlink" Target="http://bytrina11.ru/wp-content/uploads/2012/05/Vorishku-obokrali02ust.jpg" TargetMode="External"/><Relationship Id="rId139" Type="http://schemas.openxmlformats.org/officeDocument/2006/relationships/hyperlink" Target="https://www.syl.ru/52pRw9/556354PZpMv/dM/XKSIDeCS/kWWIaw/km4B/aJA15B8/vPMwZjD/1wvN/Snsd-wUW/3Uw" TargetMode="External"/><Relationship Id="rId290" Type="http://schemas.openxmlformats.org/officeDocument/2006/relationships/hyperlink" Target="http://www.&#1082;&#1072;&#1088;&#1090;&#1072;74.&#1088;&#1092;/IMG/f64b474329bf297.jpg?0.3384369274135679" TargetMode="External"/><Relationship Id="rId304" Type="http://schemas.openxmlformats.org/officeDocument/2006/relationships/hyperlink" Target="http://www.&#1082;&#1072;&#1088;&#1090;&#1072;74.&#1088;&#1092;/IMG/f64b474329bf297.jpg?0.3384369274135679" TargetMode="External"/><Relationship Id="rId325" Type="http://schemas.openxmlformats.org/officeDocument/2006/relationships/fontTable" Target="fontTable.xml"/><Relationship Id="rId85" Type="http://schemas.openxmlformats.org/officeDocument/2006/relationships/hyperlink" Target="http://cdn01.ru/files/users/images/8e/70/8e70f8d7e93d1e05503c81d1ebe170e5.jpg" TargetMode="External"/><Relationship Id="rId150" Type="http://schemas.openxmlformats.org/officeDocument/2006/relationships/hyperlink" Target="https://www.syl.ru/52pRw9/556354PZpMv/dM/XKSIDeCS/kWWIaw/km4B/aJA15B8/vPMwZjD/1wvN/Snsd-wUW/3Uw" TargetMode="External"/><Relationship Id="rId171" Type="http://schemas.openxmlformats.org/officeDocument/2006/relationships/hyperlink" Target="http://aromawelt.ru/wp-content/uploads/2016/04/ryabina-krasnaya-poleznye-svojstva-i-protivopokazaniya.jpg" TargetMode="External"/><Relationship Id="rId192" Type="http://schemas.openxmlformats.org/officeDocument/2006/relationships/hyperlink" Target="http://rozarii.ru/wp-content/uploads/2015/01/potato4.jpg" TargetMode="External"/><Relationship Id="rId206" Type="http://schemas.openxmlformats.org/officeDocument/2006/relationships/hyperlink" Target="http://derzhava.info/wp-content/uploads/2016/08/osina-obiknovennaya_7_large.jpg" TargetMode="External"/><Relationship Id="rId227" Type="http://schemas.openxmlformats.org/officeDocument/2006/relationships/hyperlink" Target="http://7sotok.by/wp-content/uploads/2016/04/beryozyi.jpg" TargetMode="External"/><Relationship Id="rId248" Type="http://schemas.openxmlformats.org/officeDocument/2006/relationships/hyperlink" Target="http://geo-storm.ru/upload/information_system_16/2/2/0/item_2202/information_items_2202.jpg" TargetMode="External"/><Relationship Id="rId269" Type="http://schemas.openxmlformats.org/officeDocument/2006/relationships/hyperlink" Target="http://mylitta.ru/uploads/posts/2012-06/1338634069_tilia-1.jpg" TargetMode="External"/><Relationship Id="rId12" Type="http://schemas.openxmlformats.org/officeDocument/2006/relationships/hyperlink" Target="http://www.karate42.ru/uploads/persona_dnya/vydra.png" TargetMode="External"/><Relationship Id="rId33" Type="http://schemas.openxmlformats.org/officeDocument/2006/relationships/hyperlink" Target="http://nashzeleniymir.ru/wp-content/uploads/2016/06/%D0%A2%D0%B8%D0%B3%D1%80-%D1%84%D0%BE%D1%82%D0%BE-1024x512.jpg" TargetMode="External"/><Relationship Id="rId108" Type="http://schemas.openxmlformats.org/officeDocument/2006/relationships/hyperlink" Target="http://bytrina11.ru/wp-content/uploads/2012/05/Vorishku-obokrali02ust.jpg" TargetMode="External"/><Relationship Id="rId129" Type="http://schemas.openxmlformats.org/officeDocument/2006/relationships/hyperlink" Target="https://www.syl.ru/52pRw9/556354PZpMv/dM/XKSIDeCS/kWWIaw/km4B/aJA15B8/vPMwZjD/1wvN/Snsd-wUW/3Uw" TargetMode="External"/><Relationship Id="rId280" Type="http://schemas.openxmlformats.org/officeDocument/2006/relationships/hyperlink" Target="http://www.&#1082;&#1072;&#1088;&#1090;&#1072;74.&#1088;&#1092;/IMG/f64b474329bf297.jpg?0.3384369274135679" TargetMode="External"/><Relationship Id="rId315" Type="http://schemas.openxmlformats.org/officeDocument/2006/relationships/hyperlink" Target="http://www.wildlife.by/sites/default/files/Landysch_AWP_20130528.jpg" TargetMode="External"/><Relationship Id="rId54" Type="http://schemas.openxmlformats.org/officeDocument/2006/relationships/hyperlink" Target="http://nashzeleniymir.ru/wp-content/uploads/2016/06/%D0%A2%D0%B8%D0%B3%D1%80-%D1%84%D0%BE%D1%82%D0%BE-1024x512.jpg" TargetMode="External"/><Relationship Id="rId75" Type="http://schemas.openxmlformats.org/officeDocument/2006/relationships/hyperlink" Target="http://cdn01.ru/files/users/images/8e/70/8e70f8d7e93d1e05503c81d1ebe170e5.jpg" TargetMode="External"/><Relationship Id="rId96" Type="http://schemas.openxmlformats.org/officeDocument/2006/relationships/hyperlink" Target="http://cdn01.ru/files/users/images/8e/70/8e70f8d7e93d1e05503c81d1ebe170e5.jpg" TargetMode="External"/><Relationship Id="rId140" Type="http://schemas.openxmlformats.org/officeDocument/2006/relationships/hyperlink" Target="https://www.syl.ru/52pRw9/556354PZpMv/dM/XKSIDeCS/kWWIaw/km4B/aJA15B8/vPMwZjD/1wvN/Snsd-wUW/3Uw" TargetMode="External"/><Relationship Id="rId161" Type="http://schemas.openxmlformats.org/officeDocument/2006/relationships/hyperlink" Target="http://aromawelt.ru/wp-content/uploads/2016/04/ryabina-krasnaya-poleznye-svojstva-i-protivopokazaniya.jpg" TargetMode="External"/><Relationship Id="rId182" Type="http://schemas.openxmlformats.org/officeDocument/2006/relationships/hyperlink" Target="http://aromawelt.ru/wp-content/uploads/2016/04/ryabina-krasnaya-poleznye-svojstva-i-protivopokazaniya.jpg" TargetMode="External"/><Relationship Id="rId217" Type="http://schemas.openxmlformats.org/officeDocument/2006/relationships/hyperlink" Target="http://7sotok.by/wp-content/uploads/2016/04/beryozyi.jpg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geo-storm.ru/upload/information_system_16/2/2/0/item_2202/information_items_2202.jpg" TargetMode="External"/><Relationship Id="rId259" Type="http://schemas.openxmlformats.org/officeDocument/2006/relationships/hyperlink" Target="http://florapedia.ru/media/pic_full/2/6805.jpg" TargetMode="External"/><Relationship Id="rId23" Type="http://schemas.openxmlformats.org/officeDocument/2006/relationships/hyperlink" Target="http://nashzeleniymir.ru/wp-content/uploads/2016/06/%D0%A2%D0%B8%D0%B3%D1%80-%D1%84%D0%BE%D1%82%D0%BE-1024x512.jpg" TargetMode="External"/><Relationship Id="rId119" Type="http://schemas.openxmlformats.org/officeDocument/2006/relationships/hyperlink" Target="http://bytrina11.ru/wp-content/uploads/2012/05/Vorishku-obokrali02ust.jpg" TargetMode="External"/><Relationship Id="rId270" Type="http://schemas.openxmlformats.org/officeDocument/2006/relationships/hyperlink" Target="http://mylitta.ru/uploads/posts/2012-06/1338634069_tilia-1.jpg" TargetMode="External"/><Relationship Id="rId291" Type="http://schemas.openxmlformats.org/officeDocument/2006/relationships/hyperlink" Target="http://www.&#1082;&#1072;&#1088;&#1090;&#1072;74.&#1088;&#1092;/IMG/f64b474329bf297.jpg?0.3384369274135679" TargetMode="External"/><Relationship Id="rId305" Type="http://schemas.openxmlformats.org/officeDocument/2006/relationships/hyperlink" Target="http://www.wildlife.by/sites/default/files/Landysch_AWP_20130528.jpg" TargetMode="External"/><Relationship Id="rId326" Type="http://schemas.openxmlformats.org/officeDocument/2006/relationships/theme" Target="theme/theme1.xml"/><Relationship Id="rId44" Type="http://schemas.openxmlformats.org/officeDocument/2006/relationships/hyperlink" Target="http://nashzeleniymir.ru/wp-content/uploads/2016/06/%D0%A2%D0%B8%D0%B3%D1%80-%D1%84%D0%BE%D1%82%D0%BE-1024x512.jpg" TargetMode="External"/><Relationship Id="rId65" Type="http://schemas.openxmlformats.org/officeDocument/2006/relationships/hyperlink" Target="http://webmandry.com/wp-content/uploads/2015/01/2015_01_997_2.jpg" TargetMode="External"/><Relationship Id="rId86" Type="http://schemas.openxmlformats.org/officeDocument/2006/relationships/hyperlink" Target="http://cdn01.ru/files/users/images/8e/70/8e70f8d7e93d1e05503c81d1ebe170e5.jpg" TargetMode="External"/><Relationship Id="rId130" Type="http://schemas.openxmlformats.org/officeDocument/2006/relationships/hyperlink" Target="https://www.syl.ru/52pRw9/556354PZpMv/dM/XKSIDeCS/kWWIaw/km4B/aJA15B8/vPMwZjD/1wvN/Snsd-wUW/3Uw" TargetMode="External"/><Relationship Id="rId151" Type="http://schemas.openxmlformats.org/officeDocument/2006/relationships/hyperlink" Target="https://www.syl.ru/52pRw9/556354PZpMv/dM/XKSIDeCS/kWWIaw/km4B/aJA15B8/vPMwZjD/1wvN/Snsd-wUW/3Uw" TargetMode="External"/><Relationship Id="rId172" Type="http://schemas.openxmlformats.org/officeDocument/2006/relationships/hyperlink" Target="http://aromawelt.ru/wp-content/uploads/2016/04/ryabina-krasnaya-poleznye-svojstva-i-protivopokazaniya.jpg" TargetMode="External"/><Relationship Id="rId193" Type="http://schemas.openxmlformats.org/officeDocument/2006/relationships/hyperlink" Target="http://rozarii.ru/wp-content/uploads/2015/01/potato4.jpg" TargetMode="External"/><Relationship Id="rId207" Type="http://schemas.openxmlformats.org/officeDocument/2006/relationships/hyperlink" Target="http://derzhava.info/wp-content/uploads/2016/08/osina-obiknovennaya_7_large.jpg" TargetMode="External"/><Relationship Id="rId228" Type="http://schemas.openxmlformats.org/officeDocument/2006/relationships/hyperlink" Target="http://7sotok.by/wp-content/uploads/2016/04/beryozyi.jpg" TargetMode="External"/><Relationship Id="rId249" Type="http://schemas.openxmlformats.org/officeDocument/2006/relationships/hyperlink" Target="http://geo-storm.ru/upload/information_system_16/2/2/0/item_2202/information_items_2202.jpg" TargetMode="External"/><Relationship Id="rId13" Type="http://schemas.openxmlformats.org/officeDocument/2006/relationships/hyperlink" Target="http://www.karate42.ru/uploads/persona_dnya/vydra.png" TargetMode="External"/><Relationship Id="rId109" Type="http://schemas.openxmlformats.org/officeDocument/2006/relationships/hyperlink" Target="http://bytrina11.ru/wp-content/uploads/2012/05/Vorishku-obokrali02ust.jpg" TargetMode="External"/><Relationship Id="rId260" Type="http://schemas.openxmlformats.org/officeDocument/2006/relationships/hyperlink" Target="http://florapedia.ru/media/pic_full/2/6805.jpg" TargetMode="External"/><Relationship Id="rId281" Type="http://schemas.openxmlformats.org/officeDocument/2006/relationships/hyperlink" Target="http://www.&#1082;&#1072;&#1088;&#1090;&#1072;74.&#1088;&#1092;/IMG/f64b474329bf297.jpg?0.3384369274135679" TargetMode="External"/><Relationship Id="rId316" Type="http://schemas.openxmlformats.org/officeDocument/2006/relationships/hyperlink" Target="http://www.wildlife.by/sites/default/files/Landysch_AWP_20130528.jpg" TargetMode="External"/><Relationship Id="rId34" Type="http://schemas.openxmlformats.org/officeDocument/2006/relationships/hyperlink" Target="http://nashzeleniymir.ru/wp-content/uploads/2016/06/%D0%A2%D0%B8%D0%B3%D1%80-%D1%84%D0%BE%D1%82%D0%BE-1024x512.jpg" TargetMode="External"/><Relationship Id="rId55" Type="http://schemas.openxmlformats.org/officeDocument/2006/relationships/hyperlink" Target="http://webmandry.com/wp-content/uploads/2015/01/2015_01_997_2.jpg" TargetMode="External"/><Relationship Id="rId76" Type="http://schemas.openxmlformats.org/officeDocument/2006/relationships/hyperlink" Target="http://cdn01.ru/files/users/images/8e/70/8e70f8d7e93d1e05503c81d1ebe170e5.jpg" TargetMode="External"/><Relationship Id="rId97" Type="http://schemas.openxmlformats.org/officeDocument/2006/relationships/hyperlink" Target="http://cdn01.ru/files/users/images/8e/70/8e70f8d7e93d1e05503c81d1ebe170e5.jpg" TargetMode="External"/><Relationship Id="rId120" Type="http://schemas.openxmlformats.org/officeDocument/2006/relationships/hyperlink" Target="http://bytrina11.ru/wp-content/uploads/2012/05/Vorishku-obokrali02ust.jpg" TargetMode="External"/><Relationship Id="rId141" Type="http://schemas.openxmlformats.org/officeDocument/2006/relationships/hyperlink" Target="https://www.syl.ru/52pRw9/556354PZpMv/dM/XKSIDeCS/kWWIaw/km4B/aJA15B8/vPMwZjD/1wvN/Snsd-wUW/3Uw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aromawelt.ru/wp-content/uploads/2016/04/ryabina-krasnaya-poleznye-svojstva-i-protivopokazaniya.jpg" TargetMode="External"/><Relationship Id="rId183" Type="http://schemas.openxmlformats.org/officeDocument/2006/relationships/hyperlink" Target="http://rozarii.ru/wp-content/uploads/2015/01/potato4.jpg" TargetMode="External"/><Relationship Id="rId218" Type="http://schemas.openxmlformats.org/officeDocument/2006/relationships/hyperlink" Target="http://7sotok.by/wp-content/uploads/2016/04/beryozyi.jpg" TargetMode="External"/><Relationship Id="rId239" Type="http://schemas.openxmlformats.org/officeDocument/2006/relationships/hyperlink" Target="http://geo-storm.ru/upload/information_system_16/2/2/0/item_2202/information_items_2202.jpg" TargetMode="External"/><Relationship Id="rId250" Type="http://schemas.openxmlformats.org/officeDocument/2006/relationships/hyperlink" Target="http://geo-storm.ru/upload/information_system_16/2/2/0/item_2202/information_items_2202.jpg" TargetMode="External"/><Relationship Id="rId271" Type="http://schemas.openxmlformats.org/officeDocument/2006/relationships/hyperlink" Target="http://mylitta.ru/uploads/posts/2012-06/1338634069_tilia-1.jpg" TargetMode="External"/><Relationship Id="rId292" Type="http://schemas.openxmlformats.org/officeDocument/2006/relationships/hyperlink" Target="http://www.&#1082;&#1072;&#1088;&#1090;&#1072;74.&#1088;&#1092;/IMG/f64b474329bf297.jpg?0.3384369274135679" TargetMode="External"/><Relationship Id="rId306" Type="http://schemas.openxmlformats.org/officeDocument/2006/relationships/hyperlink" Target="http://www.wildlife.by/sites/default/files/Landysch_AWP_20130528.jpg" TargetMode="External"/><Relationship Id="rId24" Type="http://schemas.openxmlformats.org/officeDocument/2006/relationships/hyperlink" Target="http://nashzeleniymir.ru/wp-content/uploads/2016/06/%D0%A2%D0%B8%D0%B3%D1%80-%D1%84%D0%BE%D1%82%D0%BE-1024x512.jpg" TargetMode="External"/><Relationship Id="rId45" Type="http://schemas.openxmlformats.org/officeDocument/2006/relationships/hyperlink" Target="http://nashzeleniymir.ru/wp-content/uploads/2016/06/%D0%A2%D0%B8%D0%B3%D1%80-%D1%84%D0%BE%D1%82%D0%BE-1024x512.jpg" TargetMode="External"/><Relationship Id="rId66" Type="http://schemas.openxmlformats.org/officeDocument/2006/relationships/hyperlink" Target="http://webmandry.com/wp-content/uploads/2015/01/2015_01_997_2.jpg" TargetMode="External"/><Relationship Id="rId87" Type="http://schemas.openxmlformats.org/officeDocument/2006/relationships/hyperlink" Target="http://cdn01.ru/files/users/images/8e/70/8e70f8d7e93d1e05503c81d1ebe170e5.jpg" TargetMode="External"/><Relationship Id="rId110" Type="http://schemas.openxmlformats.org/officeDocument/2006/relationships/hyperlink" Target="http://bytrina11.ru/wp-content/uploads/2012/05/Vorishku-obokrali02ust.jpg" TargetMode="External"/><Relationship Id="rId131" Type="http://schemas.openxmlformats.org/officeDocument/2006/relationships/hyperlink" Target="https://www.syl.ru/52pRw9/556354PZpMv/dM/XKSIDeCS/kWWIaw/km4B/aJA15B8/vPMwZjD/1wvN/Snsd-wUW/3Uw" TargetMode="External"/><Relationship Id="rId152" Type="http://schemas.openxmlformats.org/officeDocument/2006/relationships/hyperlink" Target="https://www.syl.ru/52pRw9/556354PZpMv/dM/XKSIDeCS/kWWIaw/km4B/aJA15B8/vPMwZjD/1wvN/Snsd-wUW/3Uw" TargetMode="External"/><Relationship Id="rId173" Type="http://schemas.openxmlformats.org/officeDocument/2006/relationships/hyperlink" Target="http://aromawelt.ru/wp-content/uploads/2016/04/ryabina-krasnaya-poleznye-svojstva-i-protivopokazaniya.jpg" TargetMode="External"/><Relationship Id="rId194" Type="http://schemas.openxmlformats.org/officeDocument/2006/relationships/hyperlink" Target="http://rozarii.ru/wp-content/uploads/2015/01/potato4.jpg" TargetMode="External"/><Relationship Id="rId208" Type="http://schemas.openxmlformats.org/officeDocument/2006/relationships/hyperlink" Target="http://derzhava.info/wp-content/uploads/2016/08/osina-obiknovennaya_7_large.jpg" TargetMode="External"/><Relationship Id="rId229" Type="http://schemas.openxmlformats.org/officeDocument/2006/relationships/hyperlink" Target="http://7sotok.by/wp-content/uploads/2016/04/beryozyi.jpg" TargetMode="External"/><Relationship Id="rId240" Type="http://schemas.openxmlformats.org/officeDocument/2006/relationships/hyperlink" Target="http://geo-storm.ru/upload/information_system_16/2/2/0/item_2202/information_items_2202.jpg" TargetMode="External"/><Relationship Id="rId261" Type="http://schemas.openxmlformats.org/officeDocument/2006/relationships/hyperlink" Target="http://florapedia.ru/media/pic_full/2/6805.jpg" TargetMode="External"/><Relationship Id="rId14" Type="http://schemas.openxmlformats.org/officeDocument/2006/relationships/hyperlink" Target="http://nashzeleniymir.ru/wp-content/uploads/2016/06/%D0%A2%D0%B8%D0%B3%D1%80-%D1%84%D0%BE%D1%82%D0%BE-1024x512.jpg" TargetMode="External"/><Relationship Id="rId30" Type="http://schemas.openxmlformats.org/officeDocument/2006/relationships/hyperlink" Target="http://nashzeleniymir.ru/wp-content/uploads/2016/06/%D0%A2%D0%B8%D0%B3%D1%80-%D1%84%D0%BE%D1%82%D0%BE-1024x512.jpg" TargetMode="External"/><Relationship Id="rId35" Type="http://schemas.openxmlformats.org/officeDocument/2006/relationships/hyperlink" Target="http://nashzeleniymir.ru/wp-content/uploads/2016/06/%D0%A2%D0%B8%D0%B3%D1%80-%D1%84%D0%BE%D1%82%D0%BE-1024x512.jpg" TargetMode="External"/><Relationship Id="rId56" Type="http://schemas.openxmlformats.org/officeDocument/2006/relationships/hyperlink" Target="http://webmandry.com/wp-content/uploads/2015/01/2015_01_997_2.jpg" TargetMode="External"/><Relationship Id="rId77" Type="http://schemas.openxmlformats.org/officeDocument/2006/relationships/hyperlink" Target="http://cdn01.ru/files/users/images/8e/70/8e70f8d7e93d1e05503c81d1ebe170e5.jpg" TargetMode="External"/><Relationship Id="rId100" Type="http://schemas.openxmlformats.org/officeDocument/2006/relationships/hyperlink" Target="http://cdn01.ru/files/users/images/8e/70/8e70f8d7e93d1e05503c81d1ebe170e5.jpg" TargetMode="External"/><Relationship Id="rId105" Type="http://schemas.openxmlformats.org/officeDocument/2006/relationships/hyperlink" Target="http://bytrina11.ru/wp-content/uploads/2012/05/Vorishku-obokrali02ust.jpg" TargetMode="External"/><Relationship Id="rId126" Type="http://schemas.openxmlformats.org/officeDocument/2006/relationships/hyperlink" Target="https://www.syl.ru/52pRw9/556354PZpMv/dM/XKSIDeCS/kWWIaw/km4B/aJA15B8/vPMwZjD/1wvN/Snsd-wUW/3Uw" TargetMode="External"/><Relationship Id="rId147" Type="http://schemas.openxmlformats.org/officeDocument/2006/relationships/hyperlink" Target="https://www.syl.ru/52pRw9/556354PZpMv/dM/XKSIDeCS/kWWIaw/km4B/aJA15B8/vPMwZjD/1wvN/Snsd-wUW/3Uw" TargetMode="External"/><Relationship Id="rId168" Type="http://schemas.openxmlformats.org/officeDocument/2006/relationships/hyperlink" Target="http://aromawelt.ru/wp-content/uploads/2016/04/ryabina-krasnaya-poleznye-svojstva-i-protivopokazaniya.jpg" TargetMode="External"/><Relationship Id="rId282" Type="http://schemas.openxmlformats.org/officeDocument/2006/relationships/hyperlink" Target="http://www.&#1082;&#1072;&#1088;&#1090;&#1072;74.&#1088;&#1092;/IMG/f64b474329bf297.jpg?0.3384369274135679" TargetMode="External"/><Relationship Id="rId312" Type="http://schemas.openxmlformats.org/officeDocument/2006/relationships/hyperlink" Target="http://www.wildlife.by/sites/default/files/Landysch_AWP_20130528.jpg" TargetMode="External"/><Relationship Id="rId317" Type="http://schemas.openxmlformats.org/officeDocument/2006/relationships/hyperlink" Target="http://www.wildlife.by/sites/default/files/Landysch_AWP_20130528.jpg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nashzeleniymir.ru/wp-content/uploads/2016/06/%D0%A2%D0%B8%D0%B3%D1%80-%D1%84%D0%BE%D1%82%D0%BE-1024x512.jpg" TargetMode="External"/><Relationship Id="rId72" Type="http://schemas.openxmlformats.org/officeDocument/2006/relationships/hyperlink" Target="http://cdn01.ru/files/users/images/8e/70/8e70f8d7e93d1e05503c81d1ebe170e5.jpg" TargetMode="External"/><Relationship Id="rId93" Type="http://schemas.openxmlformats.org/officeDocument/2006/relationships/hyperlink" Target="http://cdn01.ru/files/users/images/8e/70/8e70f8d7e93d1e05503c81d1ebe170e5.jpg" TargetMode="External"/><Relationship Id="rId98" Type="http://schemas.openxmlformats.org/officeDocument/2006/relationships/hyperlink" Target="http://cdn01.ru/files/users/images/8e/70/8e70f8d7e93d1e05503c81d1ebe170e5.jpg" TargetMode="External"/><Relationship Id="rId121" Type="http://schemas.openxmlformats.org/officeDocument/2006/relationships/hyperlink" Target="http://bytrina11.ru/wp-content/uploads/2012/05/Vorishku-obokrali02ust.jpg" TargetMode="External"/><Relationship Id="rId142" Type="http://schemas.openxmlformats.org/officeDocument/2006/relationships/hyperlink" Target="https://www.syl.ru/52pRw9/556354PZpMv/dM/XKSIDeCS/kWWIaw/km4B/aJA15B8/vPMwZjD/1wvN/Snsd-wUW/3Uw" TargetMode="External"/><Relationship Id="rId163" Type="http://schemas.openxmlformats.org/officeDocument/2006/relationships/hyperlink" Target="http://aromawelt.ru/wp-content/uploads/2016/04/ryabina-krasnaya-poleznye-svojstva-i-protivopokazaniya.jpg" TargetMode="External"/><Relationship Id="rId184" Type="http://schemas.openxmlformats.org/officeDocument/2006/relationships/hyperlink" Target="http://rozarii.ru/wp-content/uploads/2015/01/potato4.jpg" TargetMode="External"/><Relationship Id="rId189" Type="http://schemas.openxmlformats.org/officeDocument/2006/relationships/hyperlink" Target="http://rozarii.ru/wp-content/uploads/2015/01/potato4.jpg" TargetMode="External"/><Relationship Id="rId219" Type="http://schemas.openxmlformats.org/officeDocument/2006/relationships/hyperlink" Target="http://7sotok.by/wp-content/uploads/2016/04/beryozyi.jpg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derzhava.info/wp-content/uploads/2016/08/osina-obiknovennaya_7_large.jpg" TargetMode="External"/><Relationship Id="rId230" Type="http://schemas.openxmlformats.org/officeDocument/2006/relationships/hyperlink" Target="http://7sotok.by/wp-content/uploads/2016/04/beryozyi.jpg" TargetMode="External"/><Relationship Id="rId235" Type="http://schemas.openxmlformats.org/officeDocument/2006/relationships/hyperlink" Target="http://geo-storm.ru/upload/information_system_16/2/2/0/item_2202/information_items_2202.jpg" TargetMode="External"/><Relationship Id="rId251" Type="http://schemas.openxmlformats.org/officeDocument/2006/relationships/hyperlink" Target="http://geo-storm.ru/upload/information_system_16/2/2/0/item_2202/information_items_2202.jpg" TargetMode="External"/><Relationship Id="rId256" Type="http://schemas.openxmlformats.org/officeDocument/2006/relationships/hyperlink" Target="http://florapedia.ru/media/pic_full/2/6805.jpg" TargetMode="External"/><Relationship Id="rId277" Type="http://schemas.openxmlformats.org/officeDocument/2006/relationships/hyperlink" Target="http://mylitta.ru/uploads/posts/2012-06/1338634069_tilia-1.jpg" TargetMode="External"/><Relationship Id="rId298" Type="http://schemas.openxmlformats.org/officeDocument/2006/relationships/hyperlink" Target="http://www.&#1082;&#1072;&#1088;&#1090;&#1072;74.&#1088;&#1092;/IMG/f64b474329bf297.jpg?0.3384369274135679" TargetMode="External"/><Relationship Id="rId25" Type="http://schemas.openxmlformats.org/officeDocument/2006/relationships/hyperlink" Target="http://nashzeleniymir.ru/wp-content/uploads/2016/06/%D0%A2%D0%B8%D0%B3%D1%80-%D1%84%D0%BE%D1%82%D0%BE-1024x512.jpg" TargetMode="External"/><Relationship Id="rId46" Type="http://schemas.openxmlformats.org/officeDocument/2006/relationships/hyperlink" Target="http://nashzeleniymir.ru/wp-content/uploads/2016/06/%D0%A2%D0%B8%D0%B3%D1%80-%D1%84%D0%BE%D1%82%D0%BE-1024x512.jpg" TargetMode="External"/><Relationship Id="rId67" Type="http://schemas.openxmlformats.org/officeDocument/2006/relationships/hyperlink" Target="http://webmandry.com/wp-content/uploads/2015/01/2015_01_997_2.jpg" TargetMode="External"/><Relationship Id="rId116" Type="http://schemas.openxmlformats.org/officeDocument/2006/relationships/hyperlink" Target="http://bytrina11.ru/wp-content/uploads/2012/05/Vorishku-obokrali02ust.jpg" TargetMode="External"/><Relationship Id="rId137" Type="http://schemas.openxmlformats.org/officeDocument/2006/relationships/hyperlink" Target="https://www.syl.ru/52pRw9/556354PZpMv/dM/XKSIDeCS/kWWIaw/km4B/aJA15B8/vPMwZjD/1wvN/Snsd-wUW/3Uw" TargetMode="External"/><Relationship Id="rId158" Type="http://schemas.openxmlformats.org/officeDocument/2006/relationships/hyperlink" Target="http://aromawelt.ru/wp-content/uploads/2016/04/ryabina-krasnaya-poleznye-svojstva-i-protivopokazaniya.jpg" TargetMode="External"/><Relationship Id="rId272" Type="http://schemas.openxmlformats.org/officeDocument/2006/relationships/hyperlink" Target="http://mylitta.ru/uploads/posts/2012-06/1338634069_tilia-1.jpg" TargetMode="External"/><Relationship Id="rId293" Type="http://schemas.openxmlformats.org/officeDocument/2006/relationships/hyperlink" Target="http://www.&#1082;&#1072;&#1088;&#1090;&#1072;74.&#1088;&#1092;/IMG/f64b474329bf297.jpg?0.3384369274135679" TargetMode="External"/><Relationship Id="rId302" Type="http://schemas.openxmlformats.org/officeDocument/2006/relationships/hyperlink" Target="http://www.&#1082;&#1072;&#1088;&#1090;&#1072;74.&#1088;&#1092;/IMG/f64b474329bf297.jpg?0.3384369274135679" TargetMode="External"/><Relationship Id="rId307" Type="http://schemas.openxmlformats.org/officeDocument/2006/relationships/hyperlink" Target="http://www.wildlife.by/sites/default/files/Landysch_AWP_20130528.jpg" TargetMode="External"/><Relationship Id="rId323" Type="http://schemas.openxmlformats.org/officeDocument/2006/relationships/hyperlink" Target="http://www.wildlife.by/sites/default/files/Landysch_AWP_20130528.jpg" TargetMode="External"/><Relationship Id="rId20" Type="http://schemas.openxmlformats.org/officeDocument/2006/relationships/hyperlink" Target="http://nashzeleniymir.ru/wp-content/uploads/2016/06/%D0%A2%D0%B8%D0%B3%D1%80-%D1%84%D0%BE%D1%82%D0%BE-1024x512.jpg" TargetMode="External"/><Relationship Id="rId41" Type="http://schemas.openxmlformats.org/officeDocument/2006/relationships/hyperlink" Target="http://nashzeleniymir.ru/wp-content/uploads/2016/06/%D0%A2%D0%B8%D0%B3%D1%80-%D1%84%D0%BE%D1%82%D0%BE-1024x512.jpg" TargetMode="External"/><Relationship Id="rId62" Type="http://schemas.openxmlformats.org/officeDocument/2006/relationships/hyperlink" Target="http://webmandry.com/wp-content/uploads/2015/01/2015_01_997_2.jpg" TargetMode="External"/><Relationship Id="rId83" Type="http://schemas.openxmlformats.org/officeDocument/2006/relationships/hyperlink" Target="http://cdn01.ru/files/users/images/8e/70/8e70f8d7e93d1e05503c81d1ebe170e5.jpg" TargetMode="External"/><Relationship Id="rId88" Type="http://schemas.openxmlformats.org/officeDocument/2006/relationships/hyperlink" Target="http://cdn01.ru/files/users/images/8e/70/8e70f8d7e93d1e05503c81d1ebe170e5.jpg" TargetMode="External"/><Relationship Id="rId111" Type="http://schemas.openxmlformats.org/officeDocument/2006/relationships/hyperlink" Target="http://bytrina11.ru/wp-content/uploads/2012/05/Vorishku-obokrali02ust.jpg" TargetMode="External"/><Relationship Id="rId132" Type="http://schemas.openxmlformats.org/officeDocument/2006/relationships/hyperlink" Target="https://www.syl.ru/52pRw9/556354PZpMv/dM/XKSIDeCS/kWWIaw/km4B/aJA15B8/vPMwZjD/1wvN/Snsd-wUW/3Uw" TargetMode="External"/><Relationship Id="rId153" Type="http://schemas.openxmlformats.org/officeDocument/2006/relationships/hyperlink" Target="https://www.syl.ru/52pRw9/556354PZpMv/dM/XKSIDeCS/kWWIaw/km4B/aJA15B8/vPMwZjD/1wvN/Snsd-wUW/3Uw" TargetMode="External"/><Relationship Id="rId174" Type="http://schemas.openxmlformats.org/officeDocument/2006/relationships/hyperlink" Target="http://aromawelt.ru/wp-content/uploads/2016/04/ryabina-krasnaya-poleznye-svojstva-i-protivopokazaniya.jpg" TargetMode="External"/><Relationship Id="rId179" Type="http://schemas.openxmlformats.org/officeDocument/2006/relationships/hyperlink" Target="http://aromawelt.ru/wp-content/uploads/2016/04/ryabina-krasnaya-poleznye-svojstva-i-protivopokazaniya.jpg" TargetMode="External"/><Relationship Id="rId195" Type="http://schemas.openxmlformats.org/officeDocument/2006/relationships/hyperlink" Target="http://rozarii.ru/wp-content/uploads/2015/01/potato4.jpg" TargetMode="External"/><Relationship Id="rId209" Type="http://schemas.openxmlformats.org/officeDocument/2006/relationships/hyperlink" Target="http://derzhava.info/wp-content/uploads/2016/08/osina-obiknovennaya_7_large.jpg" TargetMode="External"/><Relationship Id="rId190" Type="http://schemas.openxmlformats.org/officeDocument/2006/relationships/hyperlink" Target="http://rozarii.ru/wp-content/uploads/2015/01/potato4.jpg" TargetMode="External"/><Relationship Id="rId204" Type="http://schemas.openxmlformats.org/officeDocument/2006/relationships/hyperlink" Target="http://derzhava.info/wp-content/uploads/2016/08/osina-obiknovennaya_7_large.jpg" TargetMode="External"/><Relationship Id="rId220" Type="http://schemas.openxmlformats.org/officeDocument/2006/relationships/hyperlink" Target="http://7sotok.by/wp-content/uploads/2016/04/beryozyi.jpg" TargetMode="External"/><Relationship Id="rId225" Type="http://schemas.openxmlformats.org/officeDocument/2006/relationships/hyperlink" Target="http://7sotok.by/wp-content/uploads/2016/04/beryozyi.jpg" TargetMode="External"/><Relationship Id="rId241" Type="http://schemas.openxmlformats.org/officeDocument/2006/relationships/hyperlink" Target="http://geo-storm.ru/upload/information_system_16/2/2/0/item_2202/information_items_2202.jpg" TargetMode="External"/><Relationship Id="rId246" Type="http://schemas.openxmlformats.org/officeDocument/2006/relationships/hyperlink" Target="http://geo-storm.ru/upload/information_system_16/2/2/0/item_2202/information_items_2202.jpg" TargetMode="External"/><Relationship Id="rId267" Type="http://schemas.openxmlformats.org/officeDocument/2006/relationships/hyperlink" Target="http://mylitta.ru/uploads/posts/2012-06/1338634069_tilia-1.jpg" TargetMode="External"/><Relationship Id="rId288" Type="http://schemas.openxmlformats.org/officeDocument/2006/relationships/hyperlink" Target="http://www.&#1082;&#1072;&#1088;&#1090;&#1072;74.&#1088;&#1092;/IMG/f64b474329bf297.jpg?0.3384369274135679" TargetMode="External"/><Relationship Id="rId15" Type="http://schemas.openxmlformats.org/officeDocument/2006/relationships/hyperlink" Target="http://nashzeleniymir.ru/wp-content/uploads/2016/06/%D0%A2%D0%B8%D0%B3%D1%80-%D1%84%D0%BE%D1%82%D0%BE-1024x512.jpg" TargetMode="External"/><Relationship Id="rId36" Type="http://schemas.openxmlformats.org/officeDocument/2006/relationships/hyperlink" Target="http://nashzeleniymir.ru/wp-content/uploads/2016/06/%D0%A2%D0%B8%D0%B3%D1%80-%D1%84%D0%BE%D1%82%D0%BE-1024x512.jpg" TargetMode="External"/><Relationship Id="rId57" Type="http://schemas.openxmlformats.org/officeDocument/2006/relationships/hyperlink" Target="http://webmandry.com/wp-content/uploads/2015/01/2015_01_997_2.jpg" TargetMode="External"/><Relationship Id="rId106" Type="http://schemas.openxmlformats.org/officeDocument/2006/relationships/hyperlink" Target="http://bytrina11.ru/wp-content/uploads/2012/05/Vorishku-obokrali02ust.jpg" TargetMode="External"/><Relationship Id="rId127" Type="http://schemas.openxmlformats.org/officeDocument/2006/relationships/hyperlink" Target="https://www.syl.ru/52pRw9/556354PZpMv/dM/XKSIDeCS/kWWIaw/km4B/aJA15B8/vPMwZjD/1wvN/Snsd-wUW/3Uw" TargetMode="External"/><Relationship Id="rId262" Type="http://schemas.openxmlformats.org/officeDocument/2006/relationships/hyperlink" Target="http://florapedia.ru/media/pic_full/2/6805.jpg" TargetMode="External"/><Relationship Id="rId283" Type="http://schemas.openxmlformats.org/officeDocument/2006/relationships/hyperlink" Target="http://www.&#1082;&#1072;&#1088;&#1090;&#1072;74.&#1088;&#1092;/IMG/f64b474329bf297.jpg?0.3384369274135679" TargetMode="External"/><Relationship Id="rId313" Type="http://schemas.openxmlformats.org/officeDocument/2006/relationships/hyperlink" Target="http://www.wildlife.by/sites/default/files/Landysch_AWP_20130528.jpg" TargetMode="External"/><Relationship Id="rId318" Type="http://schemas.openxmlformats.org/officeDocument/2006/relationships/hyperlink" Target="http://www.wildlife.by/sites/default/files/Landysch_AWP_20130528.jpg" TargetMode="External"/><Relationship Id="rId10" Type="http://schemas.openxmlformats.org/officeDocument/2006/relationships/hyperlink" Target="http://www.vlboard.org/tayga.jpg" TargetMode="External"/><Relationship Id="rId31" Type="http://schemas.openxmlformats.org/officeDocument/2006/relationships/hyperlink" Target="http://nashzeleniymir.ru/wp-content/uploads/2016/06/%D0%A2%D0%B8%D0%B3%D1%80-%D1%84%D0%BE%D1%82%D0%BE-1024x512.jpg" TargetMode="External"/><Relationship Id="rId52" Type="http://schemas.openxmlformats.org/officeDocument/2006/relationships/hyperlink" Target="http://nashzeleniymir.ru/wp-content/uploads/2016/06/%D0%A2%D0%B8%D0%B3%D1%80-%D1%84%D0%BE%D1%82%D0%BE-1024x512.jpg" TargetMode="External"/><Relationship Id="rId73" Type="http://schemas.openxmlformats.org/officeDocument/2006/relationships/hyperlink" Target="http://cdn01.ru/files/users/images/8e/70/8e70f8d7e93d1e05503c81d1ebe170e5.jpg" TargetMode="External"/><Relationship Id="rId78" Type="http://schemas.openxmlformats.org/officeDocument/2006/relationships/hyperlink" Target="http://cdn01.ru/files/users/images/8e/70/8e70f8d7e93d1e05503c81d1ebe170e5.jpg" TargetMode="External"/><Relationship Id="rId94" Type="http://schemas.openxmlformats.org/officeDocument/2006/relationships/hyperlink" Target="http://cdn01.ru/files/users/images/8e/70/8e70f8d7e93d1e05503c81d1ebe170e5.jpg" TargetMode="External"/><Relationship Id="rId99" Type="http://schemas.openxmlformats.org/officeDocument/2006/relationships/hyperlink" Target="http://cdn01.ru/files/users/images/8e/70/8e70f8d7e93d1e05503c81d1ebe170e5.jpg" TargetMode="External"/><Relationship Id="rId101" Type="http://schemas.openxmlformats.org/officeDocument/2006/relationships/hyperlink" Target="http://cdn01.ru/files/users/images/8e/70/8e70f8d7e93d1e05503c81d1ebe170e5.jpg" TargetMode="External"/><Relationship Id="rId122" Type="http://schemas.openxmlformats.org/officeDocument/2006/relationships/hyperlink" Target="http://bytrina11.ru/wp-content/uploads/2012/05/Vorishku-obokrali02ust.jpg" TargetMode="External"/><Relationship Id="rId143" Type="http://schemas.openxmlformats.org/officeDocument/2006/relationships/hyperlink" Target="https://www.syl.ru/52pRw9/556354PZpMv/dM/XKSIDeCS/kWWIaw/km4B/aJA15B8/vPMwZjD/1wvN/Snsd-wUW/3Uw" TargetMode="External"/><Relationship Id="rId148" Type="http://schemas.openxmlformats.org/officeDocument/2006/relationships/hyperlink" Target="https://www.syl.ru/52pRw9/556354PZpMv/dM/XKSIDeCS/kWWIaw/km4B/aJA15B8/vPMwZjD/1wvN/Snsd-wUW/3Uw" TargetMode="External"/><Relationship Id="rId164" Type="http://schemas.openxmlformats.org/officeDocument/2006/relationships/hyperlink" Target="http://aromawelt.ru/wp-content/uploads/2016/04/ryabina-krasnaya-poleznye-svojstva-i-protivopokazaniya.jpg" TargetMode="External"/><Relationship Id="rId169" Type="http://schemas.openxmlformats.org/officeDocument/2006/relationships/hyperlink" Target="http://aromawelt.ru/wp-content/uploads/2016/04/ryabina-krasnaya-poleznye-svojstva-i-protivopokazaniya.jpg" TargetMode="External"/><Relationship Id="rId185" Type="http://schemas.openxmlformats.org/officeDocument/2006/relationships/hyperlink" Target="http://rozarii.ru/wp-content/uploads/2015/01/potato4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hyperlink" Target="http://aromawelt.ru/wp-content/uploads/2016/04/ryabina-krasnaya-poleznye-svojstva-i-protivopokazaniya.jpg" TargetMode="External"/><Relationship Id="rId210" Type="http://schemas.openxmlformats.org/officeDocument/2006/relationships/hyperlink" Target="http://derzhava.info/wp-content/uploads/2016/08/osina-obiknovennaya_7_large.jpg" TargetMode="External"/><Relationship Id="rId215" Type="http://schemas.openxmlformats.org/officeDocument/2006/relationships/hyperlink" Target="http://derzhava.info/wp-content/uploads/2016/08/osina-obiknovennaya_7_large.jpg" TargetMode="External"/><Relationship Id="rId236" Type="http://schemas.openxmlformats.org/officeDocument/2006/relationships/hyperlink" Target="http://geo-storm.ru/upload/information_system_16/2/2/0/item_2202/information_items_2202.jpg" TargetMode="External"/><Relationship Id="rId257" Type="http://schemas.openxmlformats.org/officeDocument/2006/relationships/hyperlink" Target="http://florapedia.ru/media/pic_full/2/6805.jpg" TargetMode="External"/><Relationship Id="rId278" Type="http://schemas.openxmlformats.org/officeDocument/2006/relationships/hyperlink" Target="http://mylitta.ru/uploads/posts/2012-06/1338634069_tilia-1.jpg" TargetMode="External"/><Relationship Id="rId26" Type="http://schemas.openxmlformats.org/officeDocument/2006/relationships/hyperlink" Target="http://nashzeleniymir.ru/wp-content/uploads/2016/06/%D0%A2%D0%B8%D0%B3%D1%80-%D1%84%D0%BE%D1%82%D0%BE-1024x512.jpg" TargetMode="External"/><Relationship Id="rId231" Type="http://schemas.openxmlformats.org/officeDocument/2006/relationships/hyperlink" Target="http://7sotok.by/wp-content/uploads/2016/04/beryozyi.jpg" TargetMode="External"/><Relationship Id="rId252" Type="http://schemas.openxmlformats.org/officeDocument/2006/relationships/hyperlink" Target="http://geo-storm.ru/upload/information_system_16/2/2/0/item_2202/information_items_2202.jpg" TargetMode="External"/><Relationship Id="rId273" Type="http://schemas.openxmlformats.org/officeDocument/2006/relationships/hyperlink" Target="http://mylitta.ru/uploads/posts/2012-06/1338634069_tilia-1.jpg" TargetMode="External"/><Relationship Id="rId294" Type="http://schemas.openxmlformats.org/officeDocument/2006/relationships/hyperlink" Target="http://www.&#1082;&#1072;&#1088;&#1090;&#1072;74.&#1088;&#1092;/IMG/f64b474329bf297.jpg?0.3384369274135679" TargetMode="External"/><Relationship Id="rId308" Type="http://schemas.openxmlformats.org/officeDocument/2006/relationships/hyperlink" Target="http://www.wildlife.by/sites/default/files/Landysch_AWP_20130528.jpg" TargetMode="External"/><Relationship Id="rId47" Type="http://schemas.openxmlformats.org/officeDocument/2006/relationships/hyperlink" Target="http://nashzeleniymir.ru/wp-content/uploads/2016/06/%D0%A2%D0%B8%D0%B3%D1%80-%D1%84%D0%BE%D1%82%D0%BE-1024x512.jpg" TargetMode="External"/><Relationship Id="rId68" Type="http://schemas.openxmlformats.org/officeDocument/2006/relationships/hyperlink" Target="http://cdn01.ru/files/users/images/8e/70/8e70f8d7e93d1e05503c81d1ebe170e5.jpg" TargetMode="External"/><Relationship Id="rId89" Type="http://schemas.openxmlformats.org/officeDocument/2006/relationships/hyperlink" Target="http://cdn01.ru/files/users/images/8e/70/8e70f8d7e93d1e05503c81d1ebe170e5.jpg" TargetMode="External"/><Relationship Id="rId112" Type="http://schemas.openxmlformats.org/officeDocument/2006/relationships/hyperlink" Target="http://bytrina11.ru/wp-content/uploads/2012/05/Vorishku-obokrali02ust.jpg" TargetMode="External"/><Relationship Id="rId133" Type="http://schemas.openxmlformats.org/officeDocument/2006/relationships/hyperlink" Target="https://www.syl.ru/52pRw9/556354PZpMv/dM/XKSIDeCS/kWWIaw/km4B/aJA15B8/vPMwZjD/1wvN/Snsd-wUW/3Uw" TargetMode="External"/><Relationship Id="rId154" Type="http://schemas.openxmlformats.org/officeDocument/2006/relationships/hyperlink" Target="https://www.syl.ru/52pRw9/556354PZpMv/dM/XKSIDeCS/kWWIaw/km4B/aJA15B8/vPMwZjD/1wvN/Snsd-wUW/3Uw" TargetMode="External"/><Relationship Id="rId175" Type="http://schemas.openxmlformats.org/officeDocument/2006/relationships/hyperlink" Target="http://aromawelt.ru/wp-content/uploads/2016/04/ryabina-krasnaya-poleznye-svojstva-i-protivopokazaniya.jpg" TargetMode="External"/><Relationship Id="rId196" Type="http://schemas.openxmlformats.org/officeDocument/2006/relationships/hyperlink" Target="http://rozarii.ru/wp-content/uploads/2015/01/potato4.jpg" TargetMode="External"/><Relationship Id="rId200" Type="http://schemas.openxmlformats.org/officeDocument/2006/relationships/hyperlink" Target="http://derzhava.info/wp-content/uploads/2016/08/osina-obiknovennaya_7_large.jpg" TargetMode="External"/><Relationship Id="rId16" Type="http://schemas.openxmlformats.org/officeDocument/2006/relationships/hyperlink" Target="http://nashzeleniymir.ru/wp-content/uploads/2016/06/%D0%A2%D0%B8%D0%B3%D1%80-%D1%84%D0%BE%D1%82%D0%BE-1024x512.jpg" TargetMode="External"/><Relationship Id="rId221" Type="http://schemas.openxmlformats.org/officeDocument/2006/relationships/hyperlink" Target="http://7sotok.by/wp-content/uploads/2016/04/beryozyi.jpg" TargetMode="External"/><Relationship Id="rId242" Type="http://schemas.openxmlformats.org/officeDocument/2006/relationships/hyperlink" Target="http://geo-storm.ru/upload/information_system_16/2/2/0/item_2202/information_items_2202.jpg" TargetMode="External"/><Relationship Id="rId263" Type="http://schemas.openxmlformats.org/officeDocument/2006/relationships/hyperlink" Target="http://florapedia.ru/media/pic_full/2/6805.jpg" TargetMode="External"/><Relationship Id="rId284" Type="http://schemas.openxmlformats.org/officeDocument/2006/relationships/hyperlink" Target="http://www.&#1082;&#1072;&#1088;&#1090;&#1072;74.&#1088;&#1092;/IMG/f64b474329bf297.jpg?0.3384369274135679" TargetMode="External"/><Relationship Id="rId319" Type="http://schemas.openxmlformats.org/officeDocument/2006/relationships/hyperlink" Target="http://www.wildlife.by/sites/default/files/Landysch_AWP_20130528.jpg" TargetMode="External"/><Relationship Id="rId37" Type="http://schemas.openxmlformats.org/officeDocument/2006/relationships/hyperlink" Target="http://nashzeleniymir.ru/wp-content/uploads/2016/06/%D0%A2%D0%B8%D0%B3%D1%80-%D1%84%D0%BE%D1%82%D0%BE-1024x512.jpg" TargetMode="External"/><Relationship Id="rId58" Type="http://schemas.openxmlformats.org/officeDocument/2006/relationships/hyperlink" Target="http://webmandry.com/wp-content/uploads/2015/01/2015_01_997_2.jpg" TargetMode="External"/><Relationship Id="rId79" Type="http://schemas.openxmlformats.org/officeDocument/2006/relationships/hyperlink" Target="http://cdn01.ru/files/users/images/8e/70/8e70f8d7e93d1e05503c81d1ebe170e5.jpg" TargetMode="External"/><Relationship Id="rId102" Type="http://schemas.openxmlformats.org/officeDocument/2006/relationships/hyperlink" Target="http://cdn01.ru/files/users/images/8e/70/8e70f8d7e93d1e05503c81d1ebe170e5.jpg" TargetMode="External"/><Relationship Id="rId123" Type="http://schemas.openxmlformats.org/officeDocument/2006/relationships/hyperlink" Target="https://www.syl.ru/52pRw9/556354PZpMv/dM/XKSIDeCS/kWWIaw/km4B/aJA15B8/vPMwZjD/1wvN/Snsd-wUW/3Uw" TargetMode="External"/><Relationship Id="rId144" Type="http://schemas.openxmlformats.org/officeDocument/2006/relationships/hyperlink" Target="https://www.syl.ru/52pRw9/556354PZpMv/dM/XKSIDeCS/kWWIaw/km4B/aJA15B8/vPMwZjD/1wvN/Snsd-wUW/3Uw" TargetMode="External"/><Relationship Id="rId90" Type="http://schemas.openxmlformats.org/officeDocument/2006/relationships/hyperlink" Target="http://cdn01.ru/files/users/images/8e/70/8e70f8d7e93d1e05503c81d1ebe170e5.jpg" TargetMode="External"/><Relationship Id="rId165" Type="http://schemas.openxmlformats.org/officeDocument/2006/relationships/hyperlink" Target="http://aromawelt.ru/wp-content/uploads/2016/04/ryabina-krasnaya-poleznye-svojstva-i-protivopokazaniya.jpg" TargetMode="External"/><Relationship Id="rId186" Type="http://schemas.openxmlformats.org/officeDocument/2006/relationships/hyperlink" Target="http://rozarii.ru/wp-content/uploads/2015/01/potato4.jpg" TargetMode="External"/><Relationship Id="rId211" Type="http://schemas.openxmlformats.org/officeDocument/2006/relationships/hyperlink" Target="http://derzhava.info/wp-content/uploads/2016/08/osina-obiknovennaya_7_large.jpg" TargetMode="External"/><Relationship Id="rId232" Type="http://schemas.openxmlformats.org/officeDocument/2006/relationships/hyperlink" Target="http://geo-storm.ru/upload/information_system_16/2/2/0/item_2202/information_items_2202.jpg" TargetMode="External"/><Relationship Id="rId253" Type="http://schemas.openxmlformats.org/officeDocument/2006/relationships/hyperlink" Target="http://florapedia.ru/media/pic_full/2/6805.jpg" TargetMode="External"/><Relationship Id="rId274" Type="http://schemas.openxmlformats.org/officeDocument/2006/relationships/hyperlink" Target="http://mylitta.ru/uploads/posts/2012-06/1338634069_tilia-1.jpg" TargetMode="External"/><Relationship Id="rId295" Type="http://schemas.openxmlformats.org/officeDocument/2006/relationships/hyperlink" Target="http://www.&#1082;&#1072;&#1088;&#1090;&#1072;74.&#1088;&#1092;/IMG/f64b474329bf297.jpg?0.3384369274135679" TargetMode="External"/><Relationship Id="rId309" Type="http://schemas.openxmlformats.org/officeDocument/2006/relationships/hyperlink" Target="http://www.wildlife.by/sites/default/files/Landysch_AWP_20130528.jpg" TargetMode="External"/><Relationship Id="rId27" Type="http://schemas.openxmlformats.org/officeDocument/2006/relationships/hyperlink" Target="http://nashzeleniymir.ru/wp-content/uploads/2016/06/%D0%A2%D0%B8%D0%B3%D1%80-%D1%84%D0%BE%D1%82%D0%BE-1024x512.jpg" TargetMode="External"/><Relationship Id="rId48" Type="http://schemas.openxmlformats.org/officeDocument/2006/relationships/hyperlink" Target="http://nashzeleniymir.ru/wp-content/uploads/2016/06/%D0%A2%D0%B8%D0%B3%D1%80-%D1%84%D0%BE%D1%82%D0%BE-1024x512.jpg" TargetMode="External"/><Relationship Id="rId69" Type="http://schemas.openxmlformats.org/officeDocument/2006/relationships/hyperlink" Target="http://cdn01.ru/files/users/images/8e/70/8e70f8d7e93d1e05503c81d1ebe170e5.jpg" TargetMode="External"/><Relationship Id="rId113" Type="http://schemas.openxmlformats.org/officeDocument/2006/relationships/hyperlink" Target="http://bytrina11.ru/wp-content/uploads/2012/05/Vorishku-obokrali02ust.jpg" TargetMode="External"/><Relationship Id="rId134" Type="http://schemas.openxmlformats.org/officeDocument/2006/relationships/hyperlink" Target="https://www.syl.ru/52pRw9/556354PZpMv/dM/XKSIDeCS/kWWIaw/km4B/aJA15B8/vPMwZjD/1wvN/Snsd-wUW/3Uw" TargetMode="External"/><Relationship Id="rId320" Type="http://schemas.openxmlformats.org/officeDocument/2006/relationships/hyperlink" Target="http://www.wildlife.by/sites/default/files/Landysch_AWP_20130528.jpg" TargetMode="External"/><Relationship Id="rId80" Type="http://schemas.openxmlformats.org/officeDocument/2006/relationships/hyperlink" Target="http://cdn01.ru/files/users/images/8e/70/8e70f8d7e93d1e05503c81d1ebe170e5.jpg" TargetMode="External"/><Relationship Id="rId155" Type="http://schemas.openxmlformats.org/officeDocument/2006/relationships/hyperlink" Target="https://www.syl.ru/52pRw9/556354PZpMv/dM/XKSIDeCS/kWWIaw/km4B/aJA15B8/vPMwZjD/1wvN/Snsd-wUW/3Uw" TargetMode="External"/><Relationship Id="rId176" Type="http://schemas.openxmlformats.org/officeDocument/2006/relationships/hyperlink" Target="http://aromawelt.ru/wp-content/uploads/2016/04/ryabina-krasnaya-poleznye-svojstva-i-protivopokazaniya.jpg" TargetMode="External"/><Relationship Id="rId197" Type="http://schemas.openxmlformats.org/officeDocument/2006/relationships/hyperlink" Target="http://rozarii.ru/wp-content/uploads/2015/01/potato4.jpg" TargetMode="External"/><Relationship Id="rId201" Type="http://schemas.openxmlformats.org/officeDocument/2006/relationships/hyperlink" Target="http://derzhava.info/wp-content/uploads/2016/08/osina-obiknovennaya_7_large.jpg" TargetMode="External"/><Relationship Id="rId222" Type="http://schemas.openxmlformats.org/officeDocument/2006/relationships/hyperlink" Target="http://7sotok.by/wp-content/uploads/2016/04/beryozyi.jpg" TargetMode="External"/><Relationship Id="rId243" Type="http://schemas.openxmlformats.org/officeDocument/2006/relationships/hyperlink" Target="http://geo-storm.ru/upload/information_system_16/2/2/0/item_2202/information_items_2202.jpg" TargetMode="External"/><Relationship Id="rId264" Type="http://schemas.openxmlformats.org/officeDocument/2006/relationships/hyperlink" Target="http://florapedia.ru/media/pic_full/2/6805.jpg" TargetMode="External"/><Relationship Id="rId285" Type="http://schemas.openxmlformats.org/officeDocument/2006/relationships/hyperlink" Target="http://www.&#1082;&#1072;&#1088;&#1090;&#1072;74.&#1088;&#1092;/IMG/f64b474329bf297.jpg?0.3384369274135679" TargetMode="External"/><Relationship Id="rId17" Type="http://schemas.openxmlformats.org/officeDocument/2006/relationships/hyperlink" Target="http://nashzeleniymir.ru/wp-content/uploads/2016/06/%D0%A2%D0%B8%D0%B3%D1%80-%D1%84%D0%BE%D1%82%D0%BE-1024x512.jpg" TargetMode="External"/><Relationship Id="rId38" Type="http://schemas.openxmlformats.org/officeDocument/2006/relationships/hyperlink" Target="http://nashzeleniymir.ru/wp-content/uploads/2016/06/%D0%A2%D0%B8%D0%B3%D1%80-%D1%84%D0%BE%D1%82%D0%BE-1024x512.jpg" TargetMode="External"/><Relationship Id="rId59" Type="http://schemas.openxmlformats.org/officeDocument/2006/relationships/hyperlink" Target="http://webmandry.com/wp-content/uploads/2015/01/2015_01_997_2.jpg" TargetMode="External"/><Relationship Id="rId103" Type="http://schemas.openxmlformats.org/officeDocument/2006/relationships/hyperlink" Target="https://go4.imgsmail.ru/imgpreview?key=318568d157c49a8&amp;mb=imgdb_preview_20000" TargetMode="External"/><Relationship Id="rId124" Type="http://schemas.openxmlformats.org/officeDocument/2006/relationships/hyperlink" Target="https://www.syl.ru/52pRw9/556354PZpMv/dM/XKSIDeCS/kWWIaw/km4B/aJA15B8/vPMwZjD/1wvN/Snsd-wUW/3Uw" TargetMode="External"/><Relationship Id="rId310" Type="http://schemas.openxmlformats.org/officeDocument/2006/relationships/hyperlink" Target="http://www.wildlife.by/sites/default/files/Landysch_AWP_20130528.jpg" TargetMode="External"/><Relationship Id="rId70" Type="http://schemas.openxmlformats.org/officeDocument/2006/relationships/hyperlink" Target="http://cdn01.ru/files/users/images/8e/70/8e70f8d7e93d1e05503c81d1ebe170e5.jpg" TargetMode="External"/><Relationship Id="rId91" Type="http://schemas.openxmlformats.org/officeDocument/2006/relationships/hyperlink" Target="http://cdn01.ru/files/users/images/8e/70/8e70f8d7e93d1e05503c81d1ebe170e5.jpg" TargetMode="External"/><Relationship Id="rId145" Type="http://schemas.openxmlformats.org/officeDocument/2006/relationships/hyperlink" Target="https://www.syl.ru/52pRw9/556354PZpMv/dM/XKSIDeCS/kWWIaw/km4B/aJA15B8/vPMwZjD/1wvN/Snsd-wUW/3Uw" TargetMode="External"/><Relationship Id="rId166" Type="http://schemas.openxmlformats.org/officeDocument/2006/relationships/hyperlink" Target="http://aromawelt.ru/wp-content/uploads/2016/04/ryabina-krasnaya-poleznye-svojstva-i-protivopokazaniya.jpg" TargetMode="External"/><Relationship Id="rId187" Type="http://schemas.openxmlformats.org/officeDocument/2006/relationships/hyperlink" Target="http://rozarii.ru/wp-content/uploads/2015/01/potato4.jpg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derzhava.info/wp-content/uploads/2016/08/osina-obiknovennaya_7_large.jpg" TargetMode="External"/><Relationship Id="rId233" Type="http://schemas.openxmlformats.org/officeDocument/2006/relationships/hyperlink" Target="http://geo-storm.ru/upload/information_system_16/2/2/0/item_2202/information_items_2202.jpg" TargetMode="External"/><Relationship Id="rId254" Type="http://schemas.openxmlformats.org/officeDocument/2006/relationships/hyperlink" Target="http://florapedia.ru/media/pic_full/2/6805.jpg" TargetMode="External"/><Relationship Id="rId28" Type="http://schemas.openxmlformats.org/officeDocument/2006/relationships/hyperlink" Target="http://nashzeleniymir.ru/wp-content/uploads/2016/06/%D0%A2%D0%B8%D0%B3%D1%80-%D1%84%D0%BE%D1%82%D0%BE-1024x512.jpg" TargetMode="External"/><Relationship Id="rId49" Type="http://schemas.openxmlformats.org/officeDocument/2006/relationships/hyperlink" Target="http://nashzeleniymir.ru/wp-content/uploads/2016/06/%D0%A2%D0%B8%D0%B3%D1%80-%D1%84%D0%BE%D1%82%D0%BE-1024x512.jpg" TargetMode="External"/><Relationship Id="rId114" Type="http://schemas.openxmlformats.org/officeDocument/2006/relationships/hyperlink" Target="http://bytrina11.ru/wp-content/uploads/2012/05/Vorishku-obokrali02ust.jpg" TargetMode="External"/><Relationship Id="rId275" Type="http://schemas.openxmlformats.org/officeDocument/2006/relationships/hyperlink" Target="http://mylitta.ru/uploads/posts/2012-06/1338634069_tilia-1.jpg" TargetMode="External"/><Relationship Id="rId296" Type="http://schemas.openxmlformats.org/officeDocument/2006/relationships/hyperlink" Target="http://www.&#1082;&#1072;&#1088;&#1090;&#1072;74.&#1088;&#1092;/IMG/f64b474329bf297.jpg?0.3384369274135679" TargetMode="External"/><Relationship Id="rId300" Type="http://schemas.openxmlformats.org/officeDocument/2006/relationships/hyperlink" Target="http://www.&#1082;&#1072;&#1088;&#1090;&#1072;74.&#1088;&#1092;/IMG/f64b474329bf297.jpg?0.3384369274135679" TargetMode="External"/><Relationship Id="rId60" Type="http://schemas.openxmlformats.org/officeDocument/2006/relationships/hyperlink" Target="http://webmandry.com/wp-content/uploads/2015/01/2015_01_997_2.jpg" TargetMode="External"/><Relationship Id="rId81" Type="http://schemas.openxmlformats.org/officeDocument/2006/relationships/hyperlink" Target="http://cdn01.ru/files/users/images/8e/70/8e70f8d7e93d1e05503c81d1ebe170e5.jpg" TargetMode="External"/><Relationship Id="rId135" Type="http://schemas.openxmlformats.org/officeDocument/2006/relationships/hyperlink" Target="https://www.syl.ru/52pRw9/556354PZpMv/dM/XKSIDeCS/kWWIaw/km4B/aJA15B8/vPMwZjD/1wvN/Snsd-wUW/3Uw" TargetMode="External"/><Relationship Id="rId156" Type="http://schemas.openxmlformats.org/officeDocument/2006/relationships/hyperlink" Target="https://www.syl.ru/52pRw9/556354PZpMv/dM/XKSIDeCS/kWWIaw/km4B/aJA15B8/vPMwZjD/1wvN/Snsd-wUW/3Uw" TargetMode="External"/><Relationship Id="rId177" Type="http://schemas.openxmlformats.org/officeDocument/2006/relationships/hyperlink" Target="http://aromawelt.ru/wp-content/uploads/2016/04/ryabina-krasnaya-poleznye-svojstva-i-protivopokazaniya.jpg" TargetMode="External"/><Relationship Id="rId198" Type="http://schemas.openxmlformats.org/officeDocument/2006/relationships/hyperlink" Target="http://derzhava.info/wp-content/uploads/2016/08/osina-obiknovennaya_7_large.jpg" TargetMode="External"/><Relationship Id="rId321" Type="http://schemas.openxmlformats.org/officeDocument/2006/relationships/hyperlink" Target="http://www.wildlife.by/sites/default/files/Landysch_AWP_20130528.jpg" TargetMode="External"/><Relationship Id="rId202" Type="http://schemas.openxmlformats.org/officeDocument/2006/relationships/hyperlink" Target="http://derzhava.info/wp-content/uploads/2016/08/osina-obiknovennaya_7_large.jpg" TargetMode="External"/><Relationship Id="rId223" Type="http://schemas.openxmlformats.org/officeDocument/2006/relationships/hyperlink" Target="http://7sotok.by/wp-content/uploads/2016/04/beryozyi.jpg" TargetMode="External"/><Relationship Id="rId244" Type="http://schemas.openxmlformats.org/officeDocument/2006/relationships/hyperlink" Target="http://geo-storm.ru/upload/information_system_16/2/2/0/item_2202/information_items_2202.jpg" TargetMode="External"/><Relationship Id="rId18" Type="http://schemas.openxmlformats.org/officeDocument/2006/relationships/hyperlink" Target="http://nashzeleniymir.ru/wp-content/uploads/2016/06/%D0%A2%D0%B8%D0%B3%D1%80-%D1%84%D0%BE%D1%82%D0%BE-1024x512.jpg" TargetMode="External"/><Relationship Id="rId39" Type="http://schemas.openxmlformats.org/officeDocument/2006/relationships/hyperlink" Target="http://nashzeleniymir.ru/wp-content/uploads/2016/06/%D0%A2%D0%B8%D0%B3%D1%80-%D1%84%D0%BE%D1%82%D0%BE-1024x512.jpg" TargetMode="External"/><Relationship Id="rId265" Type="http://schemas.openxmlformats.org/officeDocument/2006/relationships/hyperlink" Target="http://florapedia.ru/media/pic_full/2/6805.jpg" TargetMode="External"/><Relationship Id="rId286" Type="http://schemas.openxmlformats.org/officeDocument/2006/relationships/hyperlink" Target="http://www.&#1082;&#1072;&#1088;&#1090;&#1072;74.&#1088;&#1092;/IMG/f64b474329bf297.jpg?0.3384369274135679" TargetMode="External"/><Relationship Id="rId50" Type="http://schemas.openxmlformats.org/officeDocument/2006/relationships/hyperlink" Target="http://nashzeleniymir.ru/wp-content/uploads/2016/06/%D0%A2%D0%B8%D0%B3%D1%80-%D1%84%D0%BE%D1%82%D0%BE-1024x512.jpg" TargetMode="External"/><Relationship Id="rId104" Type="http://schemas.openxmlformats.org/officeDocument/2006/relationships/hyperlink" Target="http://bytrina11.ru/wp-content/uploads/2012/05/Vorishku-obokrali02ust.jpg" TargetMode="External"/><Relationship Id="rId125" Type="http://schemas.openxmlformats.org/officeDocument/2006/relationships/hyperlink" Target="https://www.syl.ru/52pRw9/556354PZpMv/dM/XKSIDeCS/kWWIaw/km4B/aJA15B8/vPMwZjD/1wvN/Snsd-wUW/3Uw" TargetMode="External"/><Relationship Id="rId146" Type="http://schemas.openxmlformats.org/officeDocument/2006/relationships/hyperlink" Target="https://www.syl.ru/52pRw9/556354PZpMv/dM/XKSIDeCS/kWWIaw/km4B/aJA15B8/vPMwZjD/1wvN/Snsd-wUW/3Uw" TargetMode="External"/><Relationship Id="rId167" Type="http://schemas.openxmlformats.org/officeDocument/2006/relationships/hyperlink" Target="http://aromawelt.ru/wp-content/uploads/2016/04/ryabina-krasnaya-poleznye-svojstva-i-protivopokazaniya.jpg" TargetMode="External"/><Relationship Id="rId188" Type="http://schemas.openxmlformats.org/officeDocument/2006/relationships/hyperlink" Target="http://rozarii.ru/wp-content/uploads/2015/01/potato4.jpg" TargetMode="External"/><Relationship Id="rId311" Type="http://schemas.openxmlformats.org/officeDocument/2006/relationships/hyperlink" Target="http://www.wildlife.by/sites/default/files/Landysch_AWP_20130528.jpg" TargetMode="External"/><Relationship Id="rId71" Type="http://schemas.openxmlformats.org/officeDocument/2006/relationships/hyperlink" Target="http://cdn01.ru/files/users/images/8e/70/8e70f8d7e93d1e05503c81d1ebe170e5.jpg" TargetMode="External"/><Relationship Id="rId92" Type="http://schemas.openxmlformats.org/officeDocument/2006/relationships/hyperlink" Target="http://cdn01.ru/files/users/images/8e/70/8e70f8d7e93d1e05503c81d1ebe170e5.jpg" TargetMode="External"/><Relationship Id="rId213" Type="http://schemas.openxmlformats.org/officeDocument/2006/relationships/hyperlink" Target="http://derzhava.info/wp-content/uploads/2016/08/osina-obiknovennaya_7_large.jpg" TargetMode="External"/><Relationship Id="rId234" Type="http://schemas.openxmlformats.org/officeDocument/2006/relationships/hyperlink" Target="http://geo-storm.ru/upload/information_system_16/2/2/0/item_2202/information_items_2202.jpg" TargetMode="External"/><Relationship Id="rId2" Type="http://schemas.openxmlformats.org/officeDocument/2006/relationships/styles" Target="styles.xml"/><Relationship Id="rId29" Type="http://schemas.openxmlformats.org/officeDocument/2006/relationships/hyperlink" Target="http://nashzeleniymir.ru/wp-content/uploads/2016/06/%D0%A2%D0%B8%D0%B3%D1%80-%D1%84%D0%BE%D1%82%D0%BE-1024x512.jpg" TargetMode="External"/><Relationship Id="rId255" Type="http://schemas.openxmlformats.org/officeDocument/2006/relationships/hyperlink" Target="http://florapedia.ru/media/pic_full/2/6805.jpg" TargetMode="External"/><Relationship Id="rId276" Type="http://schemas.openxmlformats.org/officeDocument/2006/relationships/hyperlink" Target="http://mylitta.ru/uploads/posts/2012-06/1338634069_tilia-1.jpg" TargetMode="External"/><Relationship Id="rId297" Type="http://schemas.openxmlformats.org/officeDocument/2006/relationships/hyperlink" Target="http://www.&#1082;&#1072;&#1088;&#1090;&#1072;74.&#1088;&#1092;/IMG/f64b474329bf297.jpg?0.3384369274135679" TargetMode="External"/><Relationship Id="rId40" Type="http://schemas.openxmlformats.org/officeDocument/2006/relationships/hyperlink" Target="http://nashzeleniymir.ru/wp-content/uploads/2016/06/%D0%A2%D0%B8%D0%B3%D1%80-%D1%84%D0%BE%D1%82%D0%BE-1024x512.jpg" TargetMode="External"/><Relationship Id="rId115" Type="http://schemas.openxmlformats.org/officeDocument/2006/relationships/hyperlink" Target="http://bytrina11.ru/wp-content/uploads/2012/05/Vorishku-obokrali02ust.jpg" TargetMode="External"/><Relationship Id="rId136" Type="http://schemas.openxmlformats.org/officeDocument/2006/relationships/hyperlink" Target="https://www.syl.ru/52pRw9/556354PZpMv/dM/XKSIDeCS/kWWIaw/km4B/aJA15B8/vPMwZjD/1wvN/Snsd-wUW/3Uw" TargetMode="External"/><Relationship Id="rId157" Type="http://schemas.openxmlformats.org/officeDocument/2006/relationships/hyperlink" Target="https://www.syl.ru/52pRw9/556354PZpMv/dM/XKSIDeCS/kWWIaw/km4B/aJA15B8/vPMwZjD/1wvN/Snsd-wUW/3Uw" TargetMode="External"/><Relationship Id="rId178" Type="http://schemas.openxmlformats.org/officeDocument/2006/relationships/hyperlink" Target="http://aromawelt.ru/wp-content/uploads/2016/04/ryabina-krasnaya-poleznye-svojstva-i-protivopokazaniya.jpg" TargetMode="External"/><Relationship Id="rId301" Type="http://schemas.openxmlformats.org/officeDocument/2006/relationships/hyperlink" Target="http://www.&#1082;&#1072;&#1088;&#1090;&#1072;74.&#1088;&#1092;/IMG/f64b474329bf297.jpg?0.3384369274135679" TargetMode="External"/><Relationship Id="rId322" Type="http://schemas.openxmlformats.org/officeDocument/2006/relationships/hyperlink" Target="http://www.wildlife.by/sites/default/files/Landysch_AWP_20130528.jpg" TargetMode="External"/><Relationship Id="rId61" Type="http://schemas.openxmlformats.org/officeDocument/2006/relationships/hyperlink" Target="http://webmandry.com/wp-content/uploads/2015/01/2015_01_997_2.jpg" TargetMode="External"/><Relationship Id="rId82" Type="http://schemas.openxmlformats.org/officeDocument/2006/relationships/hyperlink" Target="http://cdn01.ru/files/users/images/8e/70/8e70f8d7e93d1e05503c81d1ebe170e5.jpg" TargetMode="External"/><Relationship Id="rId199" Type="http://schemas.openxmlformats.org/officeDocument/2006/relationships/hyperlink" Target="http://derzhava.info/wp-content/uploads/2016/08/osina-obiknovennaya_7_large.jpg" TargetMode="External"/><Relationship Id="rId203" Type="http://schemas.openxmlformats.org/officeDocument/2006/relationships/hyperlink" Target="http://derzhava.info/wp-content/uploads/2016/08/osina-obiknovennaya_7_large.jpg" TargetMode="External"/><Relationship Id="rId19" Type="http://schemas.openxmlformats.org/officeDocument/2006/relationships/hyperlink" Target="http://nashzeleniymir.ru/wp-content/uploads/2016/06/%D0%A2%D0%B8%D0%B3%D1%80-%D1%84%D0%BE%D1%82%D0%BE-1024x512.jpg" TargetMode="External"/><Relationship Id="rId224" Type="http://schemas.openxmlformats.org/officeDocument/2006/relationships/hyperlink" Target="http://7sotok.by/wp-content/uploads/2016/04/beryozyi.jpg" TargetMode="External"/><Relationship Id="rId245" Type="http://schemas.openxmlformats.org/officeDocument/2006/relationships/hyperlink" Target="http://geo-storm.ru/upload/information_system_16/2/2/0/item_2202/information_items_2202.jpg" TargetMode="External"/><Relationship Id="rId266" Type="http://schemas.openxmlformats.org/officeDocument/2006/relationships/hyperlink" Target="http://mylitta.ru/uploads/posts/2012-06/1338634069_tilia-1.jpg" TargetMode="External"/><Relationship Id="rId287" Type="http://schemas.openxmlformats.org/officeDocument/2006/relationships/hyperlink" Target="http://www.&#1082;&#1072;&#1088;&#1090;&#1072;74.&#1088;&#1092;/IMG/f64b474329bf297.jpg?0.33843692741356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issa\Desktop\&#1055;&#1047;_&#1052;&#1077;&#1076;&#1080;&#1072;&#1091;&#1088;&#1086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ПЗ_Медиаурок</Template>
  <TotalTime>0</TotalTime>
  <Pages>4</Pages>
  <Words>4973</Words>
  <Characters>28350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33257</CharactersWithSpaces>
  <SharedDoc>false</SharedDoc>
  <HLinks>
    <vt:vector size="6" baseType="variant">
      <vt:variant>
        <vt:i4>2359346</vt:i4>
      </vt:variant>
      <vt:variant>
        <vt:i4>0</vt:i4>
      </vt:variant>
      <vt:variant>
        <vt:i4>0</vt:i4>
      </vt:variant>
      <vt:variant>
        <vt:i4>5</vt:i4>
      </vt:variant>
      <vt:variant>
        <vt:lpwstr>http://mediaurok.ucoz.net/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Larissa</dc:creator>
  <cp:lastModifiedBy>007</cp:lastModifiedBy>
  <cp:revision>2</cp:revision>
  <dcterms:created xsi:type="dcterms:W3CDTF">2018-09-23T08:57:00Z</dcterms:created>
  <dcterms:modified xsi:type="dcterms:W3CDTF">2018-09-23T08:57:00Z</dcterms:modified>
</cp:coreProperties>
</file>